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C9F82A" w14:textId="77777777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2440B2BF" w14:textId="3870C557" w:rsidR="005359A4" w:rsidRPr="00627EDB" w:rsidRDefault="005359A4" w:rsidP="005359A4">
      <w:pPr>
        <w:rPr>
          <w:rFonts w:eastAsia="+mj-ea" w:cs="+mj-cs"/>
          <w:b/>
          <w:bCs/>
          <w:color w:val="392E7D"/>
          <w:kern w:val="24"/>
          <w:sz w:val="96"/>
          <w:szCs w:val="44"/>
        </w:rPr>
      </w:pPr>
      <w:r w:rsidRPr="00627EDB">
        <w:rPr>
          <w:rFonts w:eastAsia="+mj-ea" w:cs="+mj-cs"/>
          <w:b/>
          <w:bCs/>
          <w:color w:val="392E7D"/>
          <w:kern w:val="24"/>
          <w:sz w:val="96"/>
          <w:szCs w:val="44"/>
        </w:rPr>
        <w:t xml:space="preserve">USER MANUAL </w:t>
      </w:r>
    </w:p>
    <w:p w14:paraId="60E922FF" w14:textId="185B91F0" w:rsidR="005359A4" w:rsidRPr="00627EDB" w:rsidRDefault="00A41FB7" w:rsidP="005359A4">
      <w:pPr>
        <w:rPr>
          <w:rFonts w:eastAsia="+mj-ea" w:cs="+mj-cs"/>
          <w:kern w:val="24"/>
          <w:sz w:val="96"/>
          <w:szCs w:val="44"/>
        </w:rPr>
      </w:pPr>
      <w:r>
        <w:rPr>
          <w:rFonts w:eastAsia="+mj-ea" w:cs="+mj-cs"/>
          <w:kern w:val="24"/>
          <w:sz w:val="96"/>
          <w:szCs w:val="44"/>
        </w:rPr>
        <w:t xml:space="preserve">Margin Trading Report </w:t>
      </w:r>
    </w:p>
    <w:p w14:paraId="068DEC83" w14:textId="0DB7005D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4095960F" w14:textId="45AA9FCB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3DC104EA" w14:textId="30E65A81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102AC402" w14:textId="53AE3C98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5E577214" w14:textId="5BC04174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799BF753" w14:textId="6F6C127A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2C7B72D2" w14:textId="77777777" w:rsidR="000F1015" w:rsidRPr="00627EDB" w:rsidRDefault="000F1015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189DF475" w14:textId="77777777" w:rsidR="005359A4" w:rsidRPr="00627EDB" w:rsidRDefault="005359A4" w:rsidP="00224033">
      <w:pPr>
        <w:spacing w:line="276" w:lineRule="auto"/>
        <w:rPr>
          <w:rFonts w:eastAsia="+mj-ea" w:cs="+mj-cs"/>
          <w:color w:val="392E7D"/>
          <w:kern w:val="24"/>
          <w:sz w:val="36"/>
          <w:szCs w:val="30"/>
        </w:rPr>
      </w:pPr>
      <w:r w:rsidRPr="00627EDB">
        <w:rPr>
          <w:rFonts w:eastAsia="+mj-ea" w:cs="+mj-cs"/>
          <w:color w:val="392E7D"/>
          <w:kern w:val="24"/>
          <w:sz w:val="36"/>
          <w:szCs w:val="30"/>
        </w:rPr>
        <w:t xml:space="preserve">Objective: </w:t>
      </w:r>
    </w:p>
    <w:p w14:paraId="6F102C31" w14:textId="55B25869" w:rsidR="00F650E8" w:rsidRPr="00F650E8" w:rsidRDefault="005359A4" w:rsidP="00F650E8">
      <w:pPr>
        <w:spacing w:line="276" w:lineRule="auto"/>
        <w:rPr>
          <w:rFonts w:eastAsia="+mj-ea" w:cs="+mj-cs"/>
          <w:kern w:val="24"/>
          <w:sz w:val="36"/>
          <w:szCs w:val="30"/>
        </w:rPr>
      </w:pPr>
      <w:r w:rsidRPr="00627EDB">
        <w:rPr>
          <w:rFonts w:eastAsia="+mj-ea" w:cs="+mj-cs"/>
          <w:kern w:val="24"/>
          <w:sz w:val="36"/>
          <w:szCs w:val="30"/>
        </w:rPr>
        <w:t xml:space="preserve">This document </w:t>
      </w:r>
      <w:r w:rsidR="00F3335E" w:rsidRPr="00627EDB">
        <w:rPr>
          <w:rFonts w:eastAsia="+mj-ea" w:cs="+mj-cs"/>
          <w:kern w:val="24"/>
          <w:sz w:val="36"/>
          <w:szCs w:val="30"/>
        </w:rPr>
        <w:t>contains a</w:t>
      </w:r>
      <w:r w:rsidRPr="00627EDB">
        <w:rPr>
          <w:rFonts w:eastAsia="+mj-ea" w:cs="+mj-cs"/>
          <w:kern w:val="24"/>
          <w:sz w:val="36"/>
          <w:szCs w:val="30"/>
        </w:rPr>
        <w:t xml:space="preserve"> step-by-step guide </w:t>
      </w:r>
      <w:r w:rsidR="00F650E8" w:rsidRPr="00F650E8">
        <w:rPr>
          <w:rFonts w:eastAsia="+mj-ea" w:cs="+mj-cs"/>
          <w:kern w:val="24"/>
          <w:sz w:val="36"/>
          <w:szCs w:val="30"/>
        </w:rPr>
        <w:t>on</w:t>
      </w:r>
      <w:r w:rsidR="00A41FB7">
        <w:rPr>
          <w:rFonts w:eastAsia="+mj-ea" w:cs="+mj-cs"/>
          <w:kern w:val="24"/>
          <w:sz w:val="36"/>
          <w:szCs w:val="30"/>
        </w:rPr>
        <w:t xml:space="preserve"> </w:t>
      </w:r>
      <w:r w:rsidR="00A41FB7" w:rsidRPr="00A41FB7">
        <w:rPr>
          <w:rFonts w:eastAsia="+mj-ea" w:cs="+mj-cs"/>
          <w:kern w:val="24"/>
          <w:sz w:val="36"/>
          <w:szCs w:val="30"/>
        </w:rPr>
        <w:t>how to add a do the daily submission for margin trading report by eligible members and view previous submissions.</w:t>
      </w:r>
    </w:p>
    <w:p w14:paraId="21EE5C5E" w14:textId="5A7C3DAC" w:rsidR="005359A4" w:rsidRPr="00627EDB" w:rsidRDefault="005359A4" w:rsidP="00224033">
      <w:pPr>
        <w:spacing w:line="276" w:lineRule="auto"/>
        <w:rPr>
          <w:rFonts w:eastAsia="+mj-ea" w:cs="+mj-cs"/>
          <w:color w:val="392E7D"/>
          <w:kern w:val="24"/>
          <w:sz w:val="36"/>
          <w:szCs w:val="30"/>
        </w:rPr>
      </w:pPr>
    </w:p>
    <w:p w14:paraId="2C41E0B5" w14:textId="39227F19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7B72B6D3" w14:textId="7ADCA732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7E0734C1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5C06E8C7" w14:textId="600662FD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  <w:r w:rsidRPr="00627EDB">
        <w:rPr>
          <w:rFonts w:eastAsia="+mj-ea" w:cs="+mj-cs"/>
          <w:color w:val="392E7D"/>
          <w:kern w:val="24"/>
          <w:sz w:val="36"/>
          <w:szCs w:val="30"/>
        </w:rPr>
        <w:t xml:space="preserve">Intended Users: </w:t>
      </w:r>
      <w:r w:rsidRPr="00627EDB">
        <w:rPr>
          <w:rFonts w:eastAsia="+mj-ea" w:cs="+mj-cs"/>
          <w:kern w:val="24"/>
          <w:sz w:val="36"/>
          <w:szCs w:val="30"/>
        </w:rPr>
        <w:t>Members registered with exchange</w:t>
      </w:r>
    </w:p>
    <w:p w14:paraId="07CFC6BC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3FF22D01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71A7607D" w14:textId="77777777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</w:p>
    <w:p w14:paraId="10CF99A4" w14:textId="5A8771BF" w:rsidR="005359A4" w:rsidRPr="00627EDB" w:rsidRDefault="005359A4" w:rsidP="005359A4">
      <w:pPr>
        <w:rPr>
          <w:rFonts w:eastAsia="+mj-ea" w:cs="+mj-cs"/>
          <w:color w:val="392E7D"/>
          <w:kern w:val="24"/>
          <w:sz w:val="36"/>
          <w:szCs w:val="30"/>
        </w:rPr>
      </w:pPr>
      <w:r w:rsidRPr="00627EDB">
        <w:rPr>
          <w:rFonts w:eastAsia="+mj-ea" w:cs="+mj-cs"/>
          <w:color w:val="392E7D"/>
          <w:kern w:val="24"/>
          <w:sz w:val="36"/>
          <w:szCs w:val="30"/>
        </w:rPr>
        <w:t>Document Owner:</w:t>
      </w:r>
      <w:r w:rsidRPr="00627EDB">
        <w:rPr>
          <w:rFonts w:eastAsia="+mj-ea" w:cs="+mj-cs"/>
          <w:kern w:val="24"/>
          <w:sz w:val="36"/>
          <w:szCs w:val="30"/>
        </w:rPr>
        <w:t xml:space="preserve"> NSE</w:t>
      </w:r>
    </w:p>
    <w:p w14:paraId="5635ECFE" w14:textId="77777777" w:rsidR="000F1015" w:rsidRPr="00627EDB" w:rsidRDefault="000F1015" w:rsidP="005359A4">
      <w:pPr>
        <w:rPr>
          <w:rFonts w:eastAsia="+mj-ea" w:cs="+mj-cs"/>
          <w:color w:val="392E7D"/>
          <w:kern w:val="24"/>
        </w:rPr>
      </w:pPr>
    </w:p>
    <w:p w14:paraId="21483208" w14:textId="0BFA57F7" w:rsidR="005359A4" w:rsidRDefault="005359A4" w:rsidP="005359A4">
      <w:pPr>
        <w:rPr>
          <w:rFonts w:eastAsia="+mj-ea" w:cs="+mj-cs"/>
          <w:color w:val="392E7D"/>
          <w:kern w:val="24"/>
        </w:rPr>
      </w:pPr>
    </w:p>
    <w:p w14:paraId="1E0D65EA" w14:textId="030B8AEB" w:rsidR="00A41FB7" w:rsidRDefault="00A41FB7" w:rsidP="005359A4">
      <w:pPr>
        <w:rPr>
          <w:rFonts w:eastAsia="+mj-ea" w:cs="+mj-cs"/>
          <w:color w:val="392E7D"/>
          <w:kern w:val="24"/>
        </w:rPr>
      </w:pPr>
    </w:p>
    <w:p w14:paraId="6CDD02BB" w14:textId="77777777" w:rsidR="00A41FB7" w:rsidRPr="00627EDB" w:rsidRDefault="00A41FB7" w:rsidP="005359A4">
      <w:pPr>
        <w:rPr>
          <w:rFonts w:eastAsia="+mj-ea" w:cs="+mj-cs"/>
          <w:color w:val="392E7D"/>
          <w:kern w:val="24"/>
        </w:rPr>
      </w:pPr>
    </w:p>
    <w:sdt>
      <w:sdtPr>
        <w:rPr>
          <w:rFonts w:ascii="Trebuchet MS" w:eastAsia="Times New Roman" w:hAnsi="Trebuchet MS" w:cs="Times New Roman"/>
          <w:b w:val="0"/>
          <w:color w:val="auto"/>
          <w:sz w:val="20"/>
          <w:szCs w:val="20"/>
          <w:lang w:bidi="hi-IN"/>
        </w:rPr>
        <w:id w:val="697669380"/>
        <w:docPartObj>
          <w:docPartGallery w:val="Table of Contents"/>
          <w:docPartUnique/>
        </w:docPartObj>
      </w:sdtPr>
      <w:sdtEndPr>
        <w:rPr>
          <w:rStyle w:val="Hyperlink"/>
          <w:rFonts w:eastAsia="+mj-ea" w:cs="+mj-cs"/>
          <w:color w:val="0000FF"/>
          <w:kern w:val="24"/>
          <w:u w:val="single"/>
          <w:lang w:bidi="ar-SA"/>
        </w:rPr>
      </w:sdtEndPr>
      <w:sdtContent>
        <w:p w14:paraId="59CC4505" w14:textId="77777777" w:rsidR="00E54041" w:rsidRPr="00E54041" w:rsidRDefault="00E54041" w:rsidP="00136781">
          <w:pPr>
            <w:pStyle w:val="TOCHeading"/>
            <w:rPr>
              <w:rFonts w:ascii="Trebuchet MS" w:eastAsia="Times New Roman" w:hAnsi="Trebuchet MS" w:cs="Times New Roman"/>
              <w:b w:val="0"/>
              <w:color w:val="auto"/>
              <w:sz w:val="20"/>
              <w:szCs w:val="20"/>
              <w:lang w:bidi="hi-IN"/>
            </w:rPr>
          </w:pPr>
        </w:p>
        <w:p w14:paraId="0C80A989" w14:textId="77777777" w:rsidR="00E54041" w:rsidRPr="00E54041" w:rsidRDefault="00E54041">
          <w:pPr>
            <w:rPr>
              <w:sz w:val="20"/>
              <w:szCs w:val="20"/>
            </w:rPr>
          </w:pPr>
          <w:r w:rsidRPr="00E54041">
            <w:rPr>
              <w:b/>
              <w:sz w:val="20"/>
              <w:szCs w:val="20"/>
            </w:rPr>
            <w:br w:type="page"/>
          </w:r>
        </w:p>
        <w:p w14:paraId="3EF4A2A5" w14:textId="77777777" w:rsidR="00E54041" w:rsidRPr="00E54041" w:rsidRDefault="00E54041" w:rsidP="00136781">
          <w:pPr>
            <w:pStyle w:val="TOCHeading"/>
            <w:rPr>
              <w:rFonts w:ascii="Trebuchet MS" w:hAnsi="Trebuchet MS"/>
              <w:b w:val="0"/>
              <w:bCs/>
              <w:sz w:val="40"/>
              <w:szCs w:val="40"/>
            </w:rPr>
          </w:pPr>
          <w:r w:rsidRPr="00E54041">
            <w:rPr>
              <w:rFonts w:ascii="Trebuchet MS" w:eastAsia="+mj-ea" w:hAnsi="Trebuchet MS" w:cs="+mj-cs"/>
              <w:b w:val="0"/>
              <w:bCs/>
              <w:color w:val="392E7D"/>
              <w:kern w:val="24"/>
              <w:sz w:val="40"/>
              <w:szCs w:val="40"/>
            </w:rPr>
            <w:lastRenderedPageBreak/>
            <w:t>Table of Content</w:t>
          </w:r>
        </w:p>
        <w:p w14:paraId="4A105E6B" w14:textId="77777777" w:rsidR="00E54041" w:rsidRPr="00E54041" w:rsidRDefault="00E54041" w:rsidP="00136781">
          <w:pPr>
            <w:rPr>
              <w:rFonts w:eastAsia="+mj-ea"/>
              <w:sz w:val="20"/>
              <w:szCs w:val="20"/>
            </w:rPr>
          </w:pPr>
          <w:r w:rsidRPr="00E54041">
            <w:rPr>
              <w:rFonts w:eastAsia="+mj-ea"/>
              <w:sz w:val="20"/>
              <w:szCs w:val="20"/>
            </w:rPr>
            <w:t>(Please Click on the headers below to reach the required section)</w:t>
          </w:r>
        </w:p>
        <w:p w14:paraId="362A5994" w14:textId="7964F7D8" w:rsidR="009C6199" w:rsidRDefault="00E54041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r w:rsidRPr="00E54041">
            <w:rPr>
              <w:sz w:val="20"/>
              <w:szCs w:val="20"/>
            </w:rPr>
            <w:fldChar w:fldCharType="begin"/>
          </w:r>
          <w:r w:rsidRPr="00E54041">
            <w:rPr>
              <w:sz w:val="20"/>
              <w:szCs w:val="20"/>
            </w:rPr>
            <w:instrText xml:space="preserve"> TOC \o "1-2" \h \z \u </w:instrText>
          </w:r>
          <w:r w:rsidRPr="00E54041">
            <w:rPr>
              <w:sz w:val="20"/>
              <w:szCs w:val="20"/>
            </w:rPr>
            <w:fldChar w:fldCharType="separate"/>
          </w:r>
          <w:hyperlink w:anchor="_Toc74648340" w:history="1">
            <w:r w:rsidR="009C6199" w:rsidRPr="00781DD7">
              <w:rPr>
                <w:rStyle w:val="Hyperlink"/>
                <w:noProof/>
              </w:rPr>
              <w:t>1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rFonts w:eastAsia="+mj-ea" w:cs="+mj-cs"/>
                <w:noProof/>
                <w:kern w:val="24"/>
              </w:rPr>
              <w:t>Initiate MTR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_Toc74648340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3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1BB4D8C" w14:textId="0B9BB134" w:rsidR="009C6199" w:rsidRDefault="002E0FE4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1" w:history="1">
            <w:r w:rsidR="009C6199" w:rsidRPr="00781DD7">
              <w:rPr>
                <w:rStyle w:val="Hyperlink"/>
                <w:noProof/>
              </w:rPr>
              <w:t>1.1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Navigate to MTR Report menu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_Toc74648341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3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99AB1F9" w14:textId="445CF4BD" w:rsidR="009C6199" w:rsidRDefault="002E0FE4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2" w:history="1">
            <w:r w:rsidR="009C6199" w:rsidRPr="00781DD7">
              <w:rPr>
                <w:rStyle w:val="Hyperlink"/>
                <w:noProof/>
              </w:rPr>
              <w:t>1.2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Start a new request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_Toc74648342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4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EAA8D8D" w14:textId="67848934" w:rsidR="009C6199" w:rsidRDefault="002E0FE4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3" w:history="1">
            <w:r w:rsidR="009C6199" w:rsidRPr="00781DD7">
              <w:rPr>
                <w:rStyle w:val="Hyperlink"/>
                <w:noProof/>
              </w:rPr>
              <w:t>1.3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Landing screen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_Toc74648343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5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00529E0" w14:textId="6468FA46" w:rsidR="009C6199" w:rsidRDefault="002E0FE4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4" w:history="1">
            <w:r w:rsidR="009C6199" w:rsidRPr="00781DD7">
              <w:rPr>
                <w:rStyle w:val="Hyperlink"/>
                <w:noProof/>
              </w:rPr>
              <w:t>1.4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Confirmation to start MTR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_Toc74648344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5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31242D13" w14:textId="32DE098F" w:rsidR="009C6199" w:rsidRDefault="002E0FE4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hyperlink w:anchor="_Toc74648345" w:history="1">
            <w:r w:rsidR="009C6199" w:rsidRPr="00781DD7">
              <w:rPr>
                <w:rStyle w:val="Hyperlink"/>
                <w:noProof/>
              </w:rPr>
              <w:t>2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Application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_Toc74648345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6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3E1FC4E" w14:textId="73B6D2A3" w:rsidR="009C6199" w:rsidRDefault="002E0FE4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6" w:history="1">
            <w:r w:rsidR="009C6199" w:rsidRPr="00781DD7">
              <w:rPr>
                <w:rStyle w:val="Hyperlink"/>
                <w:noProof/>
              </w:rPr>
              <w:t>2.1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Landing Screen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_Toc74648346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6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1F992457" w14:textId="35C74571" w:rsidR="009C6199" w:rsidRDefault="002E0FE4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7" w:history="1">
            <w:r w:rsidR="009C6199" w:rsidRPr="00781DD7">
              <w:rPr>
                <w:rStyle w:val="Hyperlink"/>
                <w:noProof/>
              </w:rPr>
              <w:t>2.2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Nil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_Toc74648347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8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113D594" w14:textId="01E6D8AA" w:rsidR="009C6199" w:rsidRDefault="002E0FE4">
          <w:pPr>
            <w:pStyle w:val="TOC2"/>
            <w:rPr>
              <w:rFonts w:asciiTheme="minorHAnsi" w:eastAsiaTheme="minorEastAsia" w:hAnsiTheme="minorHAnsi" w:cs="Mangal"/>
              <w:noProof/>
              <w:sz w:val="22"/>
              <w:szCs w:val="20"/>
              <w:lang w:bidi="hi-IN"/>
            </w:rPr>
          </w:pPr>
          <w:hyperlink w:anchor="_Toc74648348" w:history="1">
            <w:r w:rsidR="009C6199" w:rsidRPr="00781DD7">
              <w:rPr>
                <w:rStyle w:val="Hyperlink"/>
                <w:noProof/>
              </w:rPr>
              <w:t>2.3</w:t>
            </w:r>
            <w:r w:rsidR="009C6199">
              <w:rPr>
                <w:rFonts w:asciiTheme="minorHAnsi" w:eastAsiaTheme="minorEastAsia" w:hAnsiTheme="minorHAnsi" w:cs="Mangal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Data Submission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_Toc74648348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12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00F55C8C" w14:textId="46845CD9" w:rsidR="009C6199" w:rsidRDefault="002E0FE4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hyperlink w:anchor="_Toc74648349" w:history="1">
            <w:r w:rsidR="009C6199" w:rsidRPr="00781DD7">
              <w:rPr>
                <w:rStyle w:val="Hyperlink"/>
                <w:noProof/>
              </w:rPr>
              <w:t>3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View Previous Submissions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_Toc74648349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16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5FEC08CD" w14:textId="60A10D96" w:rsidR="009C6199" w:rsidRDefault="002E0FE4">
          <w:pPr>
            <w:pStyle w:val="TOC1"/>
            <w:rPr>
              <w:rFonts w:asciiTheme="minorHAnsi" w:eastAsiaTheme="minorEastAsia" w:hAnsiTheme="minorHAnsi" w:cs="Mangal"/>
              <w:b w:val="0"/>
              <w:noProof/>
              <w:sz w:val="22"/>
              <w:szCs w:val="20"/>
              <w:lang w:bidi="hi-IN"/>
            </w:rPr>
          </w:pPr>
          <w:hyperlink w:anchor="_Toc74648350" w:history="1">
            <w:r w:rsidR="009C6199" w:rsidRPr="00781DD7">
              <w:rPr>
                <w:rStyle w:val="Hyperlink"/>
                <w:noProof/>
              </w:rPr>
              <w:t>4</w:t>
            </w:r>
            <w:r w:rsidR="009C6199">
              <w:rPr>
                <w:rFonts w:asciiTheme="minorHAnsi" w:eastAsiaTheme="minorEastAsia" w:hAnsiTheme="minorHAnsi" w:cs="Mangal"/>
                <w:b w:val="0"/>
                <w:noProof/>
                <w:sz w:val="22"/>
                <w:szCs w:val="20"/>
                <w:lang w:bidi="hi-IN"/>
              </w:rPr>
              <w:tab/>
            </w:r>
            <w:r w:rsidR="009C6199" w:rsidRPr="00781DD7">
              <w:rPr>
                <w:rStyle w:val="Hyperlink"/>
                <w:noProof/>
              </w:rPr>
              <w:t>Frequently Asked Questions</w:t>
            </w:r>
            <w:r w:rsidR="009C6199">
              <w:rPr>
                <w:noProof/>
                <w:webHidden/>
              </w:rPr>
              <w:tab/>
            </w:r>
            <w:r w:rsidR="009C6199">
              <w:rPr>
                <w:noProof/>
                <w:webHidden/>
              </w:rPr>
              <w:fldChar w:fldCharType="begin"/>
            </w:r>
            <w:r w:rsidR="009C6199">
              <w:rPr>
                <w:noProof/>
                <w:webHidden/>
              </w:rPr>
              <w:instrText xml:space="preserve"> PAGEREF _Toc74648350 \h </w:instrText>
            </w:r>
            <w:r w:rsidR="009C6199">
              <w:rPr>
                <w:noProof/>
                <w:webHidden/>
              </w:rPr>
            </w:r>
            <w:r w:rsidR="009C6199">
              <w:rPr>
                <w:noProof/>
                <w:webHidden/>
              </w:rPr>
              <w:fldChar w:fldCharType="separate"/>
            </w:r>
            <w:r w:rsidR="009C6199">
              <w:rPr>
                <w:noProof/>
                <w:webHidden/>
              </w:rPr>
              <w:t>18</w:t>
            </w:r>
            <w:r w:rsidR="009C6199">
              <w:rPr>
                <w:noProof/>
                <w:webHidden/>
              </w:rPr>
              <w:fldChar w:fldCharType="end"/>
            </w:r>
          </w:hyperlink>
        </w:p>
        <w:p w14:paraId="3F248AA7" w14:textId="7D1A852D" w:rsidR="00E54041" w:rsidRPr="00D20B5F" w:rsidRDefault="00E54041" w:rsidP="00D20B5F">
          <w:pPr>
            <w:tabs>
              <w:tab w:val="right" w:pos="9468"/>
            </w:tabs>
            <w:rPr>
              <w:rStyle w:val="Hyperlink"/>
              <w:rFonts w:eastAsia="+mj-ea" w:cs="+mj-cs"/>
              <w:kern w:val="24"/>
            </w:rPr>
          </w:pPr>
          <w:r w:rsidRPr="00E54041">
            <w:rPr>
              <w:b/>
              <w:sz w:val="20"/>
              <w:szCs w:val="20"/>
            </w:rPr>
            <w:fldChar w:fldCharType="end"/>
          </w:r>
        </w:p>
      </w:sdtContent>
    </w:sdt>
    <w:p w14:paraId="05AA838E" w14:textId="036064E1" w:rsidR="00662D51" w:rsidRPr="00627EDB" w:rsidRDefault="00662D51" w:rsidP="00662D51">
      <w:pPr>
        <w:rPr>
          <w:rStyle w:val="Hyperlink"/>
          <w:rFonts w:eastAsia="+mj-ea" w:cs="+mj-cs"/>
          <w:color w:val="auto"/>
          <w:kern w:val="24"/>
          <w:u w:val="none"/>
        </w:rPr>
      </w:pPr>
    </w:p>
    <w:p w14:paraId="240AC9DB" w14:textId="726F6C77" w:rsidR="00662D51" w:rsidRPr="00627EDB" w:rsidRDefault="00662D51" w:rsidP="00662D51">
      <w:pPr>
        <w:tabs>
          <w:tab w:val="left" w:pos="2609"/>
        </w:tabs>
        <w:rPr>
          <w:rFonts w:eastAsia="+mj-ea" w:cs="+mj-cs"/>
        </w:rPr>
      </w:pPr>
      <w:r w:rsidRPr="00627EDB">
        <w:rPr>
          <w:rFonts w:eastAsia="+mj-ea" w:cs="+mj-cs"/>
        </w:rPr>
        <w:tab/>
      </w:r>
    </w:p>
    <w:p w14:paraId="2E397AAF" w14:textId="77777777" w:rsidR="00E54041" w:rsidRDefault="00E54041">
      <w:pPr>
        <w:rPr>
          <w:rFonts w:eastAsia="+mj-ea" w:cs="+mj-cs"/>
          <w:bCs/>
          <w:color w:val="392E7D"/>
          <w:kern w:val="24"/>
        </w:rPr>
      </w:pPr>
      <w:r>
        <w:rPr>
          <w:rFonts w:eastAsia="+mj-ea" w:cs="+mj-cs"/>
          <w:kern w:val="24"/>
        </w:rPr>
        <w:br w:type="page"/>
      </w:r>
    </w:p>
    <w:bookmarkStart w:id="0" w:name="_Toc74648340"/>
    <w:p w14:paraId="4DB2AADC" w14:textId="2698E292" w:rsidR="003E06EA" w:rsidRDefault="003E06EA" w:rsidP="00BD1B60">
      <w:pPr>
        <w:pStyle w:val="Heading1"/>
        <w:numPr>
          <w:ilvl w:val="0"/>
          <w:numId w:val="1"/>
        </w:numPr>
        <w:rPr>
          <w:rFonts w:eastAsia="+mj-ea" w:cs="+mj-cs"/>
          <w:kern w:val="24"/>
        </w:rPr>
      </w:pPr>
      <w:r w:rsidRPr="00E5404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06111B26" wp14:editId="5157EACF">
                <wp:simplePos x="0" y="0"/>
                <wp:positionH relativeFrom="column">
                  <wp:posOffset>16462375</wp:posOffset>
                </wp:positionH>
                <wp:positionV relativeFrom="paragraph">
                  <wp:posOffset>5953125</wp:posOffset>
                </wp:positionV>
                <wp:extent cx="2851785" cy="1477010"/>
                <wp:effectExtent l="0" t="0" r="0" b="0"/>
                <wp:wrapNone/>
                <wp:docPr id="10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E7F66954-C264-404C-BDD2-A9A5CFBC11FB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1785" cy="14770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BCD9F2E" w14:textId="0DE14A5B" w:rsidR="003E06EA" w:rsidRDefault="00902D3B" w:rsidP="003E06EA">
                            <w:pPr>
                              <w:ind w:left="259"/>
                            </w:pPr>
                            <w:r>
                              <w:rPr>
                                <w:rFonts w:cstheme="minorBidi"/>
                                <w:color w:val="E22028"/>
                                <w:kern w:val="24"/>
                                <w:sz w:val="32"/>
                                <w:szCs w:val="32"/>
                              </w:rPr>
                              <w:t>Note:</w:t>
                            </w:r>
                          </w:p>
                          <w:p w14:paraId="1A609EB3" w14:textId="77777777" w:rsidR="003E06EA" w:rsidRDefault="003E06EA" w:rsidP="00644E5C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eastAsia="Times New Roman"/>
                                <w:color w:val="392E7D"/>
                                <w:sz w:val="32"/>
                              </w:rPr>
                            </w:pPr>
                            <w:r>
                              <w:rPr>
                                <w:rFonts w:cstheme="minorBidi"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Member can start a new submission, by clicking 'New Submission' button which will take member to request selection page</w:t>
                            </w:r>
                          </w:p>
                        </w:txbxContent>
                      </wps:txbx>
                      <wps:bodyPr vert="horz"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111B26" id="_x0000_t202" coordsize="21600,21600" o:spt="202" path="m,l,21600r21600,l21600,xe">
                <v:stroke joinstyle="miter"/>
                <v:path gradientshapeok="t" o:connecttype="rect"/>
              </v:shapetype>
              <v:shape id="Title 1" o:spid="_x0000_s1026" type="#_x0000_t202" style="position:absolute;left:0;text-align:left;margin-left:1296.25pt;margin-top:468.75pt;width:224.55pt;height:116.3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LstQEAAFYDAAAOAAAAZHJzL2Uyb0RvYy54bWysU8GO0zAQvSPxD5bvNE3F0ipqugJWi5BW&#10;gLTLB7iO01jEHjPjNilfz9hJuyu4IS7O2H5+897MZHs7ul6cDJIFX8tysZTCeA2N9Ydafn+6f7OR&#10;gqLyjerBm1qeDcnb3etX2yFUZgUd9I1BwSSeqiHUsosxVEVBujNO0QKC8XzZAjoVeYuHokE1MLvr&#10;i9Vy+a4YAJuAoA0Rn95Nl3KX+dvW6Pi1bclE0deStcW8Yl73aS12W1UdUIXO6lmG+gcVTlnPSa9U&#10;dyoqcUT7F5WzGoGgjQsNroC2tdpkD+ymXP7h5rFTwWQvXBwK1zLR/6PVX07fUNiGe8fl8cpxj55s&#10;7I0oU22GQBVDHgOD4vgBRsZlnxQeQP8ghhQvMNMDYnSqxdiiS192Kfgh85+vJTdjFJoPV5ubcr25&#10;kULzXfl2veYqpMTF8/OAFD8ZcCIFtUTuaZagTg8UJ+gFMquZBCRdcdyPs409NGd2wbPKJB3gLykG&#10;7nst6edRoZGi/+y5sGlILgFegv0lwNh/hGmUlNfMUstJDIX3xwj3NgtKmad0syBuXrY0D1qajpf7&#10;jHr+HXa/AQAA//8DAFBLAwQUAAYACAAAACEAvf9l8+EAAAAOAQAADwAAAGRycy9kb3ducmV2Lnht&#10;bEyPwU7DMAyG70i8Q2QkLoil6VhHS9MJIbhwY3DhljWmrWicqsnasqfHnNjNlj/9/v5yt7heTDiG&#10;zpMGtUpAINXedtRo+Hh/ub0HEaIha3pPqOEHA+yqy4vSFNbP9IbTPjaCQygURkMb41BIGeoWnQkr&#10;PyDx7cuPzkRex0ba0cwc7nqZJkkmnemIP7RmwKcW6+/90WnIlufh5jXHdD7V/USfJ6UiKq2vr5bH&#10;BxARl/gPw58+q0PFTgd/JBtEryHd5OmGWQ35essDI+vkTmUgDgyrbaJAVqU8r1H9AgAA//8DAFBL&#10;AQItABQABgAIAAAAIQC2gziS/gAAAOEBAAATAAAAAAAAAAAAAAAAAAAAAABbQ29udGVudF9UeXBl&#10;c10ueG1sUEsBAi0AFAAGAAgAAAAhADj9If/WAAAAlAEAAAsAAAAAAAAAAAAAAAAALwEAAF9yZWxz&#10;Ly5yZWxzUEsBAi0AFAAGAAgAAAAhAI2EYuy1AQAAVgMAAA4AAAAAAAAAAAAAAAAALgIAAGRycy9l&#10;Mm9Eb2MueG1sUEsBAi0AFAAGAAgAAAAhAL3/ZfPhAAAADgEAAA8AAAAAAAAAAAAAAAAADwQAAGRy&#10;cy9kb3ducmV2LnhtbFBLBQYAAAAABAAEAPMAAAAdBQAAAAA=&#10;" filled="f" stroked="f">
                <v:textbox style="mso-fit-shape-to-text:t" inset="0,0,0,0">
                  <w:txbxContent>
                    <w:p w14:paraId="7BCD9F2E" w14:textId="0DE14A5B" w:rsidR="003E06EA" w:rsidRDefault="00902D3B" w:rsidP="003E06EA">
                      <w:pPr>
                        <w:ind w:left="259"/>
                      </w:pPr>
                      <w:r>
                        <w:rPr>
                          <w:rFonts w:cstheme="minorBidi"/>
                          <w:color w:val="E22028"/>
                          <w:kern w:val="24"/>
                          <w:sz w:val="32"/>
                          <w:szCs w:val="32"/>
                        </w:rPr>
                        <w:t>Note:</w:t>
                      </w:r>
                    </w:p>
                    <w:p w14:paraId="1A609EB3" w14:textId="77777777" w:rsidR="003E06EA" w:rsidRDefault="003E06EA" w:rsidP="00644E5C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eastAsia="Times New Roman"/>
                          <w:color w:val="392E7D"/>
                          <w:sz w:val="32"/>
                        </w:rPr>
                      </w:pPr>
                      <w:r>
                        <w:rPr>
                          <w:rFonts w:cstheme="minorBidi"/>
                          <w:color w:val="000000"/>
                          <w:kern w:val="24"/>
                          <w:sz w:val="32"/>
                          <w:szCs w:val="32"/>
                        </w:rPr>
                        <w:t>Member can start a new submission, by clicking 'New Submission' button which will take member to request selection page</w:t>
                      </w:r>
                    </w:p>
                  </w:txbxContent>
                </v:textbox>
              </v:shape>
            </w:pict>
          </mc:Fallback>
        </mc:AlternateContent>
      </w:r>
      <w:r w:rsidR="00A41FB7" w:rsidRPr="00E54041">
        <w:rPr>
          <w:rFonts w:eastAsia="+mj-ea" w:cs="+mj-cs"/>
          <w:kern w:val="24"/>
        </w:rPr>
        <w:t>Initiate MTR Submission</w:t>
      </w:r>
      <w:bookmarkEnd w:id="0"/>
    </w:p>
    <w:p w14:paraId="5238C66B" w14:textId="6F66F9A2" w:rsidR="00D24728" w:rsidRPr="00D24728" w:rsidRDefault="00D24728" w:rsidP="00D24728">
      <w:pPr>
        <w:rPr>
          <w:b/>
          <w:bCs/>
          <w:u w:val="single"/>
        </w:rPr>
      </w:pPr>
      <w:r w:rsidRPr="00D24728">
        <w:rPr>
          <w:b/>
          <w:bCs/>
          <w:szCs w:val="28"/>
          <w:u w:val="single"/>
        </w:rPr>
        <w:t>Member can start submitting the MTR files from 08:30 am till 12 noon</w:t>
      </w:r>
    </w:p>
    <w:p w14:paraId="35A828DE" w14:textId="28E06DE6" w:rsidR="00E54041" w:rsidRPr="00E54041" w:rsidRDefault="00E54041" w:rsidP="00367FD5">
      <w:pPr>
        <w:pStyle w:val="Heading2"/>
      </w:pPr>
      <w:bookmarkStart w:id="1" w:name="_Toc74648341"/>
      <w:r>
        <w:t>Navigate to MTR Report menu</w:t>
      </w:r>
      <w:bookmarkEnd w:id="1"/>
    </w:p>
    <w:p w14:paraId="21BC6692" w14:textId="00794B30" w:rsidR="000C7392" w:rsidRPr="00F650E8" w:rsidRDefault="00902D3B" w:rsidP="00E54041">
      <w:r w:rsidRPr="00F650E8">
        <w:rPr>
          <w:bCs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CA1D182" wp14:editId="68A46CA0">
                <wp:simplePos x="0" y="0"/>
                <wp:positionH relativeFrom="column">
                  <wp:posOffset>344317</wp:posOffset>
                </wp:positionH>
                <wp:positionV relativeFrom="paragraph">
                  <wp:posOffset>1156482</wp:posOffset>
                </wp:positionV>
                <wp:extent cx="905347" cy="146880"/>
                <wp:effectExtent l="0" t="0" r="28575" b="24765"/>
                <wp:wrapNone/>
                <wp:docPr id="17" name="Rectangle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B92E7112-2827-412B-868B-6AE7DEA2205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5347" cy="146880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5468EAE3" id="Rectangle 16" o:spid="_x0000_s1026" style="position:absolute;margin-left:27.1pt;margin-top:91.05pt;width:71.3pt;height:11.5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YH4gIAACYGAAAOAAAAZHJzL2Uyb0RvYy54bWysVMlu2zAQvRfoPxC6N5JVJ3GM2IGRpSgQ&#10;JEaSImeaoiwB3ErSW7++j6SkLC2KoqgP9FCceTPzZjm/2EtBtty6VqtZNjoqMsIV01Wr1rPs29PN&#10;p0lGnKeqokIrPssO3GUX848fzndmykvdaFFxSwCi3HRnZlnjvZnmuWMNl9QdacMVHmttJfW42nVe&#10;WboDuhR5WRQn+U7byljNuHP4epUes3nEr2vO/H1dO+6JmGWIzcfTxnMVznx+TqdrS03Tsi4M+g9R&#10;SNoqOB2grqinZGPbX6Bky6x2uvZHTMtc13XLeMwB2YyKd9k8NtTwmAvIcWagyf0/WHa3XVrSVqjd&#10;aUYUlajRA1ijai04GZ0EgnbGTaH3aJa2uzmIIdt9bWX4Rx5kH0k9DKTyvScMH8+K489jYDM8jcYn&#10;k0kkPX8xNtb5L1xLEoRZZuE9Ukm3t87DIVR7leBL6ZtWiFg3ocgOoOVpgdIyivaxqoIkDfJxap0R&#10;KtZoS+ZtRHRatFWwDjjOrleXwpItRWtcl2VRTkKy8PZGLbi+oq5JehWk1DNWb1QVo2g4ra5VRfzB&#10;gDyFNs9CWJIjFMHhPkhR09NW/I0mYhAKoQTiE9VR8gfBQ+RCPfAaNQO5ZcorTAsfkqGMceVH6amh&#10;FU+xHxf49Sn2FjHhCBiQa3AzYHcAvWYC6bETU51+MOVx2Abj4k+BJePBInrWyg/GslW6q9hb7wJZ&#10;dZ6Tfk9SoiawtNLVAR1tdRp1Z9hNixLeUueX1GK20SrYV/4eRy00CqU7KSONtj9+9z3oY+Twispi&#10;V6C5vm+oRZ3FV4VhPBuNx2G5xMv4+LTExb5+Wb1+URt5qdFzI2xGw6IY9L3oxdpq+Yy1tghe8UQV&#10;g+/Uxt3l0qcdhsXI+GIR1bBQDPW36tGwAB5YDc37tH+m1nTD5TGVd7rfK3T6bsaSbrBUerHxum7j&#10;AL7w2vGNZRQbp1ucYdu9vketl/U+/wkAAP//AwBQSwMEFAAGAAgAAAAhAOnWng3fAAAACgEAAA8A&#10;AABkcnMvZG93bnJldi54bWxMj0FOwzAQRfdI3MEaJDaIOrWaqIQ4VQXiAIQi6M6NTRJhjyPbTUNP&#10;z3QFy5l5+vN+tZmdZZMJcfAoYbnIgBlsvR6wk7B7e7lfA4tJoVbWo5HwYyJs6uurSpXan/DVTE3q&#10;GIVgLJWEPqWx5Dy2vXEqLvxokG5fPjiVaAwd10GdKNxZLrKs4E4NSB96NZqn3rTfzdFJ+NxO+/Mq&#10;Fx/n8HynQ9jbZizepby9mbePwJKZ0x8MF31Sh5qcDv6IOjIrIV8JImm/FktgF+ChoC4HCSLLBfC6&#10;4v8r1L8AAAD//wMAUEsBAi0AFAAGAAgAAAAhALaDOJL+AAAA4QEAABMAAAAAAAAAAAAAAAAAAAAA&#10;AFtDb250ZW50X1R5cGVzXS54bWxQSwECLQAUAAYACAAAACEAOP0h/9YAAACUAQAACwAAAAAAAAAA&#10;AAAAAAAvAQAAX3JlbHMvLnJlbHNQSwECLQAUAAYACAAAACEA7Jg2B+ICAAAmBgAADgAAAAAAAAAA&#10;AAAAAAAuAgAAZHJzL2Uyb0RvYy54bWxQSwECLQAUAAYACAAAACEA6daeDd8AAAAKAQAADwAAAAAA&#10;AAAAAAAAAAA8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49023" behindDoc="1" locked="0" layoutInCell="1" allowOverlap="1" wp14:anchorId="22C4064A" wp14:editId="45E856D1">
            <wp:simplePos x="0" y="0"/>
            <wp:positionH relativeFrom="margin">
              <wp:posOffset>-635</wp:posOffset>
            </wp:positionH>
            <wp:positionV relativeFrom="paragraph">
              <wp:posOffset>312030</wp:posOffset>
            </wp:positionV>
            <wp:extent cx="6010910" cy="2700655"/>
            <wp:effectExtent l="0" t="0" r="8890" b="4445"/>
            <wp:wrapTight wrapText="bothSides">
              <wp:wrapPolygon edited="0">
                <wp:start x="0" y="0"/>
                <wp:lineTo x="0" y="21483"/>
                <wp:lineTo x="21563" y="21483"/>
                <wp:lineTo x="21563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t="13934" b="6187"/>
                    <a:stretch/>
                  </pic:blipFill>
                  <pic:spPr bwMode="auto">
                    <a:xfrm>
                      <a:off x="0" y="0"/>
                      <a:ext cx="6010910" cy="27006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C7392" w:rsidRPr="00A41FB7">
        <w:t>Navigate through the left menu (Regulatory –&gt;</w:t>
      </w:r>
      <w:r w:rsidR="00A41FB7">
        <w:t xml:space="preserve"> </w:t>
      </w:r>
      <w:r w:rsidR="00A41FB7" w:rsidRPr="00A41FB7">
        <w:t xml:space="preserve">Daily –&gt; MTR </w:t>
      </w:r>
      <w:r w:rsidR="00BC33C6">
        <w:t>Submission</w:t>
      </w:r>
      <w:r w:rsidR="00A41FB7">
        <w:t>)</w:t>
      </w:r>
    </w:p>
    <w:p w14:paraId="01718F96" w14:textId="5CFFF6B8" w:rsidR="002D4FF5" w:rsidRPr="00627EDB" w:rsidRDefault="002D4FF5" w:rsidP="00BD1B60">
      <w:pPr>
        <w:rPr>
          <w:rFonts w:cstheme="minorBidi"/>
          <w:color w:val="000000" w:themeColor="text1"/>
          <w:kern w:val="24"/>
        </w:rPr>
      </w:pPr>
    </w:p>
    <w:p w14:paraId="17248DD0" w14:textId="77777777" w:rsidR="00902D3B" w:rsidRDefault="00902D3B">
      <w:pPr>
        <w:rPr>
          <w:rFonts w:cs="Arial"/>
          <w:bCs/>
          <w:iCs/>
          <w:szCs w:val="28"/>
        </w:rPr>
      </w:pPr>
      <w:r>
        <w:br w:type="page"/>
      </w:r>
    </w:p>
    <w:p w14:paraId="63BA6B64" w14:textId="35F8716F" w:rsidR="00E54041" w:rsidRDefault="00E54041" w:rsidP="00A41FB7">
      <w:pPr>
        <w:pStyle w:val="Heading2"/>
      </w:pPr>
      <w:bookmarkStart w:id="2" w:name="_Toc74648342"/>
      <w:r>
        <w:lastRenderedPageBreak/>
        <w:t>Start a new request</w:t>
      </w:r>
      <w:bookmarkEnd w:id="2"/>
    </w:p>
    <w:p w14:paraId="4C07C8FD" w14:textId="3DD65CFF" w:rsidR="00F650E8" w:rsidRPr="00F650E8" w:rsidRDefault="00A41FB7" w:rsidP="00E54041">
      <w:r w:rsidRPr="00A41FB7">
        <w:t>Clicking on the navigation menu, leads to this screen</w:t>
      </w:r>
    </w:p>
    <w:p w14:paraId="00B20032" w14:textId="75BEA3F6" w:rsidR="003E06EA" w:rsidRDefault="00A41FB7" w:rsidP="003E06EA">
      <w:r w:rsidRPr="00A41FB7">
        <w:rPr>
          <w:noProof/>
        </w:rPr>
        <w:drawing>
          <wp:inline distT="0" distB="0" distL="0" distR="0" wp14:anchorId="0D6C4CE1" wp14:editId="1C19882E">
            <wp:extent cx="5947575" cy="3279775"/>
            <wp:effectExtent l="0" t="0" r="0" b="0"/>
            <wp:docPr id="1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D9B26BE1-407F-45C7-B01F-DF4E01C014F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D9B26BE1-407F-45C7-B01F-DF4E01C014F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r="5703"/>
                    <a:stretch/>
                  </pic:blipFill>
                  <pic:spPr bwMode="auto">
                    <a:xfrm>
                      <a:off x="0" y="0"/>
                      <a:ext cx="5952820" cy="32826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7DA1732" w14:textId="77777777" w:rsidR="00902D3B" w:rsidRDefault="00902D3B">
      <w:pPr>
        <w:rPr>
          <w:rFonts w:cs="Arial"/>
          <w:bCs/>
          <w:iCs/>
          <w:szCs w:val="28"/>
        </w:rPr>
      </w:pPr>
      <w:r>
        <w:br w:type="page"/>
      </w:r>
    </w:p>
    <w:p w14:paraId="21B826B8" w14:textId="1863CDC7" w:rsidR="00E54041" w:rsidRDefault="00E54041" w:rsidP="00A41FB7">
      <w:pPr>
        <w:pStyle w:val="Heading2"/>
      </w:pPr>
      <w:bookmarkStart w:id="3" w:name="_Toc74648343"/>
      <w:r>
        <w:lastRenderedPageBreak/>
        <w:t>Landing screen</w:t>
      </w:r>
      <w:bookmarkEnd w:id="3"/>
    </w:p>
    <w:p w14:paraId="44F7E605" w14:textId="0A3B5853" w:rsidR="00A41FB7" w:rsidRDefault="00A41FB7" w:rsidP="00E54041">
      <w:r w:rsidRPr="00A41FB7">
        <w:t>On Start Application, user leads to the below screen if first submission</w:t>
      </w:r>
    </w:p>
    <w:p w14:paraId="0DC8CFF9" w14:textId="61568C88" w:rsidR="00A41FB7" w:rsidRDefault="00A41FB7" w:rsidP="00A41FB7">
      <w:r w:rsidRPr="00A41FB7">
        <w:rPr>
          <w:noProof/>
        </w:rPr>
        <w:drawing>
          <wp:inline distT="0" distB="0" distL="0" distR="0" wp14:anchorId="086F9755" wp14:editId="3EFD005A">
            <wp:extent cx="6012180" cy="3418205"/>
            <wp:effectExtent l="0" t="0" r="7620" b="0"/>
            <wp:docPr id="7" name="Picture 9">
              <a:extLst xmlns:a="http://schemas.openxmlformats.org/drawingml/2006/main">
                <a:ext uri="{FF2B5EF4-FFF2-40B4-BE49-F238E27FC236}">
                  <a16:creationId xmlns:a16="http://schemas.microsoft.com/office/drawing/2014/main" id="{CE602A47-F661-48AA-A260-F64FFCD5A9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>
                      <a:extLst>
                        <a:ext uri="{FF2B5EF4-FFF2-40B4-BE49-F238E27FC236}">
                          <a16:creationId xmlns:a16="http://schemas.microsoft.com/office/drawing/2014/main" id="{CE602A47-F661-48AA-A260-F64FFCD5A96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41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5A2F39" w14:textId="0377E655" w:rsidR="00A41FB7" w:rsidRPr="00A41FB7" w:rsidRDefault="00902D3B" w:rsidP="00A41FB7">
      <w:pPr>
        <w:rPr>
          <w:color w:val="FF0000"/>
        </w:rPr>
      </w:pPr>
      <w:r>
        <w:rPr>
          <w:color w:val="FF0000"/>
        </w:rPr>
        <w:t>Note:</w:t>
      </w:r>
    </w:p>
    <w:p w14:paraId="77C38509" w14:textId="77777777" w:rsidR="00A41FB7" w:rsidRPr="00A41FB7" w:rsidRDefault="00A41FB7" w:rsidP="00E6133C">
      <w:pPr>
        <w:pStyle w:val="ListParagraph"/>
        <w:numPr>
          <w:ilvl w:val="0"/>
          <w:numId w:val="7"/>
        </w:numPr>
        <w:rPr>
          <w:szCs w:val="24"/>
        </w:rPr>
      </w:pPr>
      <w:r w:rsidRPr="00A41FB7">
        <w:rPr>
          <w:szCs w:val="24"/>
        </w:rPr>
        <w:t xml:space="preserve">Members with </w:t>
      </w:r>
      <w:r w:rsidRPr="00A41FB7">
        <w:rPr>
          <w:color w:val="FF0000"/>
          <w:szCs w:val="24"/>
        </w:rPr>
        <w:t xml:space="preserve">approved MTF facility </w:t>
      </w:r>
      <w:r w:rsidRPr="00A41FB7">
        <w:rPr>
          <w:szCs w:val="24"/>
        </w:rPr>
        <w:t>will land on this page for intimating 1st submission</w:t>
      </w:r>
      <w:r w:rsidRPr="00A41FB7">
        <w:rPr>
          <w:color w:val="FF0000"/>
          <w:szCs w:val="24"/>
        </w:rPr>
        <w:t xml:space="preserve"> </w:t>
      </w:r>
      <w:r w:rsidRPr="00A41FB7">
        <w:rPr>
          <w:szCs w:val="24"/>
        </w:rPr>
        <w:t>to exchange</w:t>
      </w:r>
    </w:p>
    <w:p w14:paraId="22D39365" w14:textId="4CD6279D" w:rsidR="00A41FB7" w:rsidRPr="00A41FB7" w:rsidRDefault="00A41FB7" w:rsidP="00E6133C">
      <w:pPr>
        <w:pStyle w:val="ListParagraph"/>
        <w:numPr>
          <w:ilvl w:val="0"/>
          <w:numId w:val="7"/>
        </w:numPr>
        <w:rPr>
          <w:szCs w:val="24"/>
        </w:rPr>
      </w:pPr>
      <w:r w:rsidRPr="00A41FB7">
        <w:rPr>
          <w:szCs w:val="24"/>
        </w:rPr>
        <w:t xml:space="preserve">Select </w:t>
      </w:r>
      <w:r w:rsidR="00902D3B">
        <w:rPr>
          <w:szCs w:val="24"/>
        </w:rPr>
        <w:t>‘</w:t>
      </w:r>
      <w:r w:rsidRPr="00A41FB7">
        <w:rPr>
          <w:szCs w:val="24"/>
        </w:rPr>
        <w:t>Yes to submit to exchange</w:t>
      </w:r>
    </w:p>
    <w:p w14:paraId="29CA5D8A" w14:textId="0D3E88B3" w:rsidR="00A41FB7" w:rsidRPr="00A41FB7" w:rsidRDefault="00A41FB7" w:rsidP="00E6133C">
      <w:pPr>
        <w:pStyle w:val="ListParagraph"/>
        <w:numPr>
          <w:ilvl w:val="0"/>
          <w:numId w:val="7"/>
        </w:numPr>
        <w:rPr>
          <w:szCs w:val="24"/>
        </w:rPr>
      </w:pPr>
      <w:r w:rsidRPr="00A41FB7">
        <w:rPr>
          <w:szCs w:val="24"/>
        </w:rPr>
        <w:t xml:space="preserve">After this intimation, the member is </w:t>
      </w:r>
      <w:r w:rsidRPr="00A41FB7">
        <w:rPr>
          <w:color w:val="FF0000"/>
          <w:szCs w:val="24"/>
        </w:rPr>
        <w:t>eligible for daily reporting</w:t>
      </w:r>
    </w:p>
    <w:p w14:paraId="330EE8CF" w14:textId="5E06265D" w:rsidR="00A41FB7" w:rsidRDefault="00A41FB7" w:rsidP="00A41FB7">
      <w:pPr>
        <w:pStyle w:val="ListParagraph"/>
        <w:ind w:left="360"/>
        <w:rPr>
          <w:color w:val="FF0000"/>
          <w:szCs w:val="24"/>
        </w:rPr>
      </w:pPr>
    </w:p>
    <w:p w14:paraId="56552297" w14:textId="1D4414C3" w:rsidR="00E54041" w:rsidRDefault="00E54041" w:rsidP="00E54041">
      <w:pPr>
        <w:pStyle w:val="Heading2"/>
        <w:rPr>
          <w:rFonts w:eastAsiaTheme="minorEastAsia"/>
        </w:rPr>
      </w:pPr>
      <w:bookmarkStart w:id="4" w:name="_Toc74648344"/>
      <w:r>
        <w:rPr>
          <w:rFonts w:eastAsiaTheme="minorEastAsia"/>
        </w:rPr>
        <w:t>Confirmation to start MTR submission</w:t>
      </w:r>
      <w:bookmarkEnd w:id="4"/>
      <w:r>
        <w:rPr>
          <w:rFonts w:eastAsiaTheme="minorEastAsia"/>
        </w:rPr>
        <w:t xml:space="preserve"> </w:t>
      </w:r>
    </w:p>
    <w:p w14:paraId="7562DB4A" w14:textId="2955A985" w:rsidR="00A41FB7" w:rsidRDefault="00A41FB7" w:rsidP="00E54041">
      <w:pPr>
        <w:rPr>
          <w:rFonts w:eastAsiaTheme="minorEastAsia"/>
        </w:rPr>
      </w:pPr>
      <w:r w:rsidRPr="00A41FB7">
        <w:rPr>
          <w:rFonts w:eastAsiaTheme="minorEastAsia"/>
        </w:rPr>
        <w:t>Confirmation message to start submission on daily basis</w:t>
      </w:r>
    </w:p>
    <w:p w14:paraId="21E24380" w14:textId="023EB74E" w:rsidR="00A41FB7" w:rsidRPr="00A41FB7" w:rsidRDefault="00A41FB7" w:rsidP="00A41FB7">
      <w:pPr>
        <w:rPr>
          <w:rFonts w:eastAsiaTheme="minorEastAsia"/>
        </w:rPr>
      </w:pPr>
      <w:r w:rsidRPr="00A41FB7">
        <w:rPr>
          <w:rFonts w:eastAsiaTheme="minorEastAsia"/>
          <w:noProof/>
        </w:rPr>
        <w:drawing>
          <wp:inline distT="0" distB="0" distL="0" distR="0" wp14:anchorId="3B0ACD0E" wp14:editId="286961E4">
            <wp:extent cx="2943636" cy="1724266"/>
            <wp:effectExtent l="0" t="0" r="9525" b="9525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D4F7374-7A28-4E68-9AF4-18B53EA99A6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D4F7374-7A28-4E68-9AF4-18B53EA99A6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A9D78" w14:textId="77777777" w:rsidR="00A41FB7" w:rsidRPr="00A41FB7" w:rsidRDefault="00A41FB7" w:rsidP="00A41FB7">
      <w:pPr>
        <w:pStyle w:val="ListParagraph"/>
        <w:ind w:left="360"/>
        <w:rPr>
          <w:szCs w:val="24"/>
        </w:rPr>
      </w:pPr>
    </w:p>
    <w:p w14:paraId="4BE1A548" w14:textId="1ECAA48D" w:rsidR="00A41FB7" w:rsidRPr="00A41FB7" w:rsidRDefault="00A41FB7" w:rsidP="00A41FB7">
      <w:pPr>
        <w:pStyle w:val="ListParagraph"/>
        <w:ind w:left="360"/>
      </w:pPr>
      <w:r w:rsidRPr="00A41FB7">
        <w:rPr>
          <w:noProof/>
        </w:rPr>
        <w:lastRenderedPageBreak/>
        <w:drawing>
          <wp:anchor distT="0" distB="0" distL="114300" distR="114300" simplePos="0" relativeHeight="251731968" behindDoc="0" locked="0" layoutInCell="1" allowOverlap="1" wp14:anchorId="69D94930" wp14:editId="0FCD2D98">
            <wp:simplePos x="0" y="0"/>
            <wp:positionH relativeFrom="margin">
              <wp:align>right</wp:align>
            </wp:positionH>
            <wp:positionV relativeFrom="paragraph">
              <wp:posOffset>171698</wp:posOffset>
            </wp:positionV>
            <wp:extent cx="6019137" cy="3279775"/>
            <wp:effectExtent l="0" t="0" r="1270" b="0"/>
            <wp:wrapNone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1280D1A8-74DB-41C7-883E-BBBDC54260E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1280D1A8-74DB-41C7-883E-BBBDC54260E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r="943"/>
                    <a:stretch/>
                  </pic:blipFill>
                  <pic:spPr bwMode="auto">
                    <a:xfrm>
                      <a:off x="0" y="0"/>
                      <a:ext cx="6019137" cy="32797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693FC1E" w14:textId="525B975D" w:rsidR="00A41FB7" w:rsidRDefault="00A41FB7" w:rsidP="00A41FB7">
      <w:r w:rsidRPr="00A41FB7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D718C8F" wp14:editId="382A3F83">
                <wp:simplePos x="0" y="0"/>
                <wp:positionH relativeFrom="column">
                  <wp:posOffset>3996690</wp:posOffset>
                </wp:positionH>
                <wp:positionV relativeFrom="paragraph">
                  <wp:posOffset>2970530</wp:posOffset>
                </wp:positionV>
                <wp:extent cx="1764747" cy="370682"/>
                <wp:effectExtent l="0" t="0" r="26035" b="10795"/>
                <wp:wrapNone/>
                <wp:docPr id="19" name="Rectangle 1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DD2DC00-39D7-424D-BF7C-4485ED74D1F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747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217D2CA7" id="Rectangle 18" o:spid="_x0000_s1026" style="position:absolute;margin-left:314.7pt;margin-top:233.9pt;width:138.95pt;height:29.2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nYO4QIAACcGAAAOAAAAZHJzL2Uyb0RvYy54bWysVFtP2zAUfp+0/2DlfSTNCoWKFlVcpkkI&#10;EDDxfOo4TSTH9myXtvv1+2yngTE0TdPy4Bz73L9zOT3bdpI9C+tarWbZ6KDImFBcV61azbJvj1ef&#10;jjPmPKmKpFZilu2Ey87mHz+cbsxUlLrRshKWwYhy042ZZY33ZprnjjeiI3egjVBg1tp25HG1q7yy&#10;tIH1TuZlURzlG20rYzUXzuH1IjGzebRf14L727p2wjM5yxCbj6eN5zKc+fyUpitLpml5Hwb9QxQd&#10;tQpOB1MX5Imtbfubqa7lVjtd+wOuu1zXdctFzAHZjIo32Tw0ZETMBeA4M8Dk/p9ZfvN8Z1lboXYn&#10;GVPUoUb3QI3USgo2Og4AbYybQu7B3Nn+5kCGbLe17cIfebBtBHU3gCq2nnE8jiZH48l4kjEO3udJ&#10;cXRcBqP5i7axzn8RumOBmGUW7iOW9HztfBLdiwRnSl+1UuKdplKxDTyUkwK15YT+saoC1Rkk5NQq&#10;YyRX6EvubbTotGyroB2UnV0tz6Vlz4TeuCzLoozZIrBfxILrC3JNkqtApaaxeq2qGEUjqLpUFfM7&#10;A/QU+jwLYXUCoUgB94GKkp5a+TeSiEEqYBSQT1hHyu+kSGnfixpFA7plyiuMixiSIc6F8qPEaqgS&#10;KfbDAl+PfRywoBErIRUMBss1sBls9wbet53q0ssHVRGnbVAu/hRYUh40omet/KDctUr3FfvVu0RW&#10;veckvwcpQRNQWupqh5a2Os26M/yqRQmvyfk7shhutAoWlr/FUUuNQumeylij7Y/33oM8Zg5cVBbL&#10;As31fU0WdZZfFabxZDQeh+0SL+PDSYmLfc1ZvuaodXeu0XMjrEbDIxnkvdyTtdXdE/baIngFixSH&#10;79TG/eXcpyWGzcjFYhHFsFEM+Wv1YHgwHlANzfu4fSJr+uHyGMsbvV8sNH0zY0k2aCq9WHtdt3EA&#10;X3Dt8cY2io3Tb86w7l7fo9TLfp//BAAA//8DAFBLAwQUAAYACAAAACEAHtD8ROEAAAALAQAADwAA&#10;AGRycy9kb3ducmV2LnhtbEyPQU7DMBBF90jcwRokNog6mNSlIU5VgTgAAQTdufGQRMR2ZLtp6OkZ&#10;VrAczdP/75eb2Q5swhB77xTcLDJg6BpvetcqeH15ur4DFpN2Rg/eoYJvjLCpzs9KXRh/dM841all&#10;FOJioRV0KY0F57Hp0Oq48CM6+n36YHWiM7TcBH2kcDtwkWWSW907auj0iA8dNl/1wSr42E67U74U&#10;76fweGVC2A31KN+UuryYt/fAEs7pD4ZffVKHipz2/uBMZIMCKdY5oQpyuaINRKyz1S2wvYKlkAJ4&#10;VfL/G6ofAAAA//8DAFBLAQItABQABgAIAAAAIQC2gziS/gAAAOEBAAATAAAAAAAAAAAAAAAAAAAA&#10;AABbQ29udGVudF9UeXBlc10ueG1sUEsBAi0AFAAGAAgAAAAhADj9If/WAAAAlAEAAAsAAAAAAAAA&#10;AAAAAAAALwEAAF9yZWxzLy5yZWxzUEsBAi0AFAAGAAgAAAAhAGXSdg7hAgAAJwYAAA4AAAAAAAAA&#10;AAAAAAAALgIAAGRycy9lMm9Eb2MueG1sUEsBAi0AFAAGAAgAAAAhAB7Q/EThAAAACwEAAA8AAAAA&#10;AAAAAAAAAAAAOwUAAGRycy9kb3ducmV2LnhtbFBLBQYAAAAABAAEAPMAAABJBgAAAAA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57E7276F" w14:textId="2D3E6E2A" w:rsidR="00A41FB7" w:rsidRPr="00A41FB7" w:rsidRDefault="00A41FB7" w:rsidP="00A41FB7"/>
    <w:p w14:paraId="4F150272" w14:textId="740BAA4D" w:rsidR="00A41FB7" w:rsidRPr="00A41FB7" w:rsidRDefault="00A41FB7" w:rsidP="00A41FB7"/>
    <w:p w14:paraId="7E913279" w14:textId="234A3861" w:rsidR="00A41FB7" w:rsidRPr="00A41FB7" w:rsidRDefault="00A41FB7" w:rsidP="00A41FB7"/>
    <w:p w14:paraId="7161B4C8" w14:textId="4C614ACD" w:rsidR="00A41FB7" w:rsidRPr="00A41FB7" w:rsidRDefault="00A41FB7" w:rsidP="00A41FB7"/>
    <w:p w14:paraId="4B7F74E9" w14:textId="73B4F1B2" w:rsidR="00A41FB7" w:rsidRPr="00A41FB7" w:rsidRDefault="00A41FB7" w:rsidP="00A41FB7"/>
    <w:p w14:paraId="7FA93ECF" w14:textId="1ADB82DD" w:rsidR="00A41FB7" w:rsidRPr="00A41FB7" w:rsidRDefault="00A41FB7" w:rsidP="00A41FB7"/>
    <w:p w14:paraId="72380EE8" w14:textId="6BA0C414" w:rsidR="00A41FB7" w:rsidRPr="00A41FB7" w:rsidRDefault="00A41FB7" w:rsidP="00A41FB7"/>
    <w:p w14:paraId="118F1F64" w14:textId="3AB3F700" w:rsidR="00A41FB7" w:rsidRPr="00A41FB7" w:rsidRDefault="00A41FB7" w:rsidP="00A41FB7"/>
    <w:p w14:paraId="25179344" w14:textId="1479707F" w:rsidR="00A41FB7" w:rsidRPr="00A41FB7" w:rsidRDefault="00A41FB7" w:rsidP="00A41FB7"/>
    <w:p w14:paraId="11DD74FB" w14:textId="77DD878A" w:rsidR="00A41FB7" w:rsidRPr="00A41FB7" w:rsidRDefault="00A41FB7" w:rsidP="00A41FB7"/>
    <w:p w14:paraId="08A5A87B" w14:textId="563D2729" w:rsidR="00A41FB7" w:rsidRPr="00A41FB7" w:rsidRDefault="00A41FB7" w:rsidP="00A41FB7"/>
    <w:p w14:paraId="03143DBE" w14:textId="3A916070" w:rsidR="00A41FB7" w:rsidRPr="00A41FB7" w:rsidRDefault="00A41FB7" w:rsidP="00A41FB7"/>
    <w:p w14:paraId="762D8E4A" w14:textId="4CB8A96A" w:rsidR="00A41FB7" w:rsidRPr="00A41FB7" w:rsidRDefault="00A41FB7" w:rsidP="00A41FB7"/>
    <w:p w14:paraId="63481D26" w14:textId="60932C3F" w:rsidR="00A41FB7" w:rsidRPr="00A41FB7" w:rsidRDefault="00A41FB7" w:rsidP="00A41FB7"/>
    <w:p w14:paraId="091546E1" w14:textId="104CDEFD" w:rsidR="00A41FB7" w:rsidRPr="00A41FB7" w:rsidRDefault="00A41FB7" w:rsidP="00A41FB7"/>
    <w:p w14:paraId="70133AB1" w14:textId="2CBF8DA4" w:rsidR="00A41FB7" w:rsidRPr="00A41FB7" w:rsidRDefault="00A41FB7" w:rsidP="00A41FB7"/>
    <w:p w14:paraId="4BA99170" w14:textId="433D4CC1" w:rsidR="00A41FB7" w:rsidRPr="00A41FB7" w:rsidRDefault="00A41FB7" w:rsidP="00A41FB7"/>
    <w:p w14:paraId="21B66481" w14:textId="6D3A5AEA" w:rsidR="00A41FB7" w:rsidRPr="00A41FB7" w:rsidRDefault="00A41FB7" w:rsidP="00A41FB7"/>
    <w:p w14:paraId="72BEA9BB" w14:textId="17826C56" w:rsidR="00A41FB7" w:rsidRPr="00A41FB7" w:rsidRDefault="00A41FB7" w:rsidP="00A41FB7"/>
    <w:p w14:paraId="0182ED66" w14:textId="16DA007A" w:rsidR="00A41FB7" w:rsidRDefault="00A41FB7" w:rsidP="00A41FB7"/>
    <w:p w14:paraId="4451186B" w14:textId="7622ACE1" w:rsidR="00A41FB7" w:rsidRDefault="00A41FB7" w:rsidP="00A41FB7"/>
    <w:p w14:paraId="2B4F1A64" w14:textId="14B4427A" w:rsidR="00A41FB7" w:rsidRPr="00A41FB7" w:rsidRDefault="00A41FB7" w:rsidP="00A41FB7"/>
    <w:p w14:paraId="6266F51F" w14:textId="10A4E959" w:rsidR="00A41FB7" w:rsidRPr="00A41FB7" w:rsidRDefault="00902D3B" w:rsidP="00A41FB7">
      <w:pPr>
        <w:rPr>
          <w:color w:val="FF0000"/>
        </w:rPr>
      </w:pPr>
      <w:r>
        <w:rPr>
          <w:color w:val="FF0000"/>
        </w:rPr>
        <w:t>Note:</w:t>
      </w:r>
    </w:p>
    <w:p w14:paraId="4460F813" w14:textId="1979BB74" w:rsidR="00A41FB7" w:rsidRDefault="00A41FB7" w:rsidP="00E6133C">
      <w:pPr>
        <w:pStyle w:val="ListParagraph"/>
        <w:numPr>
          <w:ilvl w:val="0"/>
          <w:numId w:val="8"/>
        </w:numPr>
        <w:rPr>
          <w:szCs w:val="24"/>
        </w:rPr>
      </w:pPr>
      <w:r w:rsidRPr="00A41FB7">
        <w:rPr>
          <w:szCs w:val="24"/>
        </w:rPr>
        <w:t>Member is re-directed to request selection page to complete submission</w:t>
      </w:r>
    </w:p>
    <w:p w14:paraId="6E190AC2" w14:textId="4D5AE839" w:rsidR="00A41FB7" w:rsidRDefault="00A41FB7" w:rsidP="00A41FB7">
      <w:pPr>
        <w:pStyle w:val="ListParagraph"/>
        <w:ind w:left="360"/>
        <w:rPr>
          <w:szCs w:val="24"/>
        </w:rPr>
      </w:pPr>
    </w:p>
    <w:p w14:paraId="338BC1E7" w14:textId="389DDB73" w:rsidR="00A41FB7" w:rsidRDefault="00E54041" w:rsidP="00A41FB7">
      <w:pPr>
        <w:pStyle w:val="Heading1"/>
      </w:pPr>
      <w:bookmarkStart w:id="5" w:name="_Toc74648345"/>
      <w:r>
        <w:t>Application</w:t>
      </w:r>
      <w:bookmarkEnd w:id="5"/>
    </w:p>
    <w:p w14:paraId="600891C1" w14:textId="1C3C7ACE" w:rsidR="00E54041" w:rsidRDefault="00E54041" w:rsidP="00A41FB7">
      <w:pPr>
        <w:pStyle w:val="Heading2"/>
      </w:pPr>
      <w:bookmarkStart w:id="6" w:name="_Toc74648346"/>
      <w:r>
        <w:t>Landing Screen</w:t>
      </w:r>
      <w:bookmarkEnd w:id="6"/>
    </w:p>
    <w:p w14:paraId="7168F3AA" w14:textId="57DD4E10" w:rsidR="00A41FB7" w:rsidRDefault="00A41FB7" w:rsidP="00E54041">
      <w:r w:rsidRPr="00A41FB7">
        <w:t>Clicking on start application leads to this screen</w:t>
      </w:r>
    </w:p>
    <w:p w14:paraId="63B0C550" w14:textId="21143483" w:rsidR="00A41FB7" w:rsidRPr="00A41FB7" w:rsidRDefault="00A41FB7" w:rsidP="00A41FB7">
      <w:r w:rsidRPr="00A41FB7">
        <w:rPr>
          <w:noProof/>
        </w:rPr>
        <w:lastRenderedPageBreak/>
        <w:drawing>
          <wp:inline distT="0" distB="0" distL="0" distR="0" wp14:anchorId="1F2F480E" wp14:editId="7324D9FF">
            <wp:extent cx="6012180" cy="3503930"/>
            <wp:effectExtent l="0" t="0" r="7620" b="1270"/>
            <wp:docPr id="18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764F104-2B72-4E46-87CF-7FD1A273F7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764F104-2B72-4E46-87CF-7FD1A273F7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50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60101" w14:textId="77777777" w:rsidR="00A41FB7" w:rsidRPr="00A41FB7" w:rsidRDefault="00A41FB7" w:rsidP="00A41FB7"/>
    <w:p w14:paraId="1A51BDF7" w14:textId="77777777" w:rsidR="00A41FB7" w:rsidRPr="00A41FB7" w:rsidRDefault="00A41FB7" w:rsidP="00A41FB7">
      <w:pPr>
        <w:pStyle w:val="ListParagraph"/>
        <w:ind w:left="360"/>
        <w:rPr>
          <w:szCs w:val="24"/>
        </w:rPr>
      </w:pPr>
    </w:p>
    <w:p w14:paraId="1436690F" w14:textId="7A31E476" w:rsidR="00A41FB7" w:rsidRPr="00A41FB7" w:rsidRDefault="00902D3B" w:rsidP="00A41FB7">
      <w:pPr>
        <w:pStyle w:val="ListParagraph"/>
        <w:ind w:left="0"/>
        <w:rPr>
          <w:color w:val="FF0000"/>
        </w:rPr>
      </w:pPr>
      <w:r>
        <w:rPr>
          <w:color w:val="FF0000"/>
        </w:rPr>
        <w:t>Note:</w:t>
      </w:r>
    </w:p>
    <w:p w14:paraId="06691F92" w14:textId="77777777" w:rsidR="00A41FB7" w:rsidRPr="00A41FB7" w:rsidRDefault="00A41FB7" w:rsidP="00E6133C">
      <w:pPr>
        <w:pStyle w:val="ListParagraph"/>
        <w:numPr>
          <w:ilvl w:val="0"/>
          <w:numId w:val="9"/>
        </w:numPr>
      </w:pPr>
      <w:r w:rsidRPr="00A41FB7">
        <w:t>Member can choose either NIL or DATA submission</w:t>
      </w:r>
    </w:p>
    <w:p w14:paraId="7CD7658A" w14:textId="18C4FF71" w:rsidR="00A41FB7" w:rsidRDefault="00A41FB7" w:rsidP="00A41FB7">
      <w:pPr>
        <w:pStyle w:val="ListParagraph"/>
        <w:ind w:left="360"/>
      </w:pPr>
    </w:p>
    <w:p w14:paraId="005D46F8" w14:textId="77777777" w:rsidR="002A4FAF" w:rsidRDefault="002A4FAF">
      <w:pPr>
        <w:rPr>
          <w:rFonts w:cs="Arial"/>
          <w:bCs/>
          <w:iCs/>
          <w:szCs w:val="28"/>
        </w:rPr>
      </w:pPr>
      <w:r>
        <w:br w:type="page"/>
      </w:r>
    </w:p>
    <w:p w14:paraId="58884321" w14:textId="0755C46D" w:rsidR="00A41FB7" w:rsidRDefault="00A41FB7" w:rsidP="00A41FB7">
      <w:pPr>
        <w:pStyle w:val="Heading2"/>
      </w:pPr>
      <w:bookmarkStart w:id="7" w:name="_Toc74648347"/>
      <w:r>
        <w:lastRenderedPageBreak/>
        <w:t>Nil Submission</w:t>
      </w:r>
      <w:bookmarkEnd w:id="7"/>
    </w:p>
    <w:p w14:paraId="736D796F" w14:textId="034AF20A" w:rsidR="00A41FB7" w:rsidRPr="00A41FB7" w:rsidRDefault="002A4FAF" w:rsidP="00A41FB7">
      <w:pPr>
        <w:pStyle w:val="Heading3"/>
      </w:pPr>
      <w:r w:rsidRPr="002A4FAF">
        <w:rPr>
          <w:noProof/>
        </w:rPr>
        <w:drawing>
          <wp:anchor distT="0" distB="0" distL="114300" distR="114300" simplePos="0" relativeHeight="251735040" behindDoc="0" locked="0" layoutInCell="1" allowOverlap="1" wp14:anchorId="3C133E48" wp14:editId="694F4AD2">
            <wp:simplePos x="0" y="0"/>
            <wp:positionH relativeFrom="margin">
              <wp:align>left</wp:align>
            </wp:positionH>
            <wp:positionV relativeFrom="paragraph">
              <wp:posOffset>403473</wp:posOffset>
            </wp:positionV>
            <wp:extent cx="6011540" cy="2981740"/>
            <wp:effectExtent l="0" t="0" r="8890" b="9525"/>
            <wp:wrapNone/>
            <wp:docPr id="23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764F104-2B72-4E46-87CF-7FD1A273F7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764F104-2B72-4E46-87CF-7FD1A273F7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8855" cy="29853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41FB7" w:rsidRPr="00A41FB7">
        <w:t>Select NIL Submission if margin trading exposure is 0</w:t>
      </w:r>
    </w:p>
    <w:p w14:paraId="13345BB3" w14:textId="4DEFC859" w:rsidR="00A41FB7" w:rsidRDefault="00A41FB7" w:rsidP="00A41FB7"/>
    <w:p w14:paraId="069BE81B" w14:textId="71995FC6" w:rsidR="002A4FAF" w:rsidRPr="002A4FAF" w:rsidRDefault="002A4FAF" w:rsidP="002A4FAF"/>
    <w:p w14:paraId="23FC1895" w14:textId="1947C41A" w:rsidR="002A4FAF" w:rsidRPr="002A4FAF" w:rsidRDefault="002A4FAF" w:rsidP="002A4FAF"/>
    <w:p w14:paraId="713AE738" w14:textId="7BC53E02" w:rsidR="002A4FAF" w:rsidRPr="002A4FAF" w:rsidRDefault="002A4FAF" w:rsidP="002A4FAF"/>
    <w:p w14:paraId="58E8DDDE" w14:textId="78947353" w:rsidR="002A4FAF" w:rsidRPr="002A4FAF" w:rsidRDefault="002A4FAF" w:rsidP="002A4FAF"/>
    <w:p w14:paraId="721923A5" w14:textId="497971BE" w:rsidR="002A4FAF" w:rsidRPr="002A4FAF" w:rsidRDefault="002A4FAF" w:rsidP="002A4FAF"/>
    <w:p w14:paraId="530D6927" w14:textId="4487E2EC" w:rsidR="002A4FAF" w:rsidRPr="002A4FAF" w:rsidRDefault="002A4FAF" w:rsidP="002A4FAF"/>
    <w:p w14:paraId="2C1944D6" w14:textId="60729C0F" w:rsidR="002A4FAF" w:rsidRPr="002A4FAF" w:rsidRDefault="002A4FAF" w:rsidP="002A4FAF"/>
    <w:p w14:paraId="27D9CEE2" w14:textId="69E26900" w:rsidR="002A4FAF" w:rsidRPr="002A4FAF" w:rsidRDefault="002A4FAF" w:rsidP="002A4FAF"/>
    <w:p w14:paraId="2DE307FB" w14:textId="79B5FFFF" w:rsidR="002A4FAF" w:rsidRPr="002A4FAF" w:rsidRDefault="002A4FAF" w:rsidP="002A4FAF"/>
    <w:p w14:paraId="562AD558" w14:textId="4447669D" w:rsidR="002A4FAF" w:rsidRPr="002A4FAF" w:rsidRDefault="002A4FAF" w:rsidP="002A4FAF"/>
    <w:p w14:paraId="0238601E" w14:textId="47CC1286" w:rsidR="002A4FAF" w:rsidRPr="002A4FAF" w:rsidRDefault="002A4FAF" w:rsidP="002A4FAF"/>
    <w:p w14:paraId="7AEF7E4A" w14:textId="574E5ABD" w:rsidR="002A4FAF" w:rsidRPr="002A4FAF" w:rsidRDefault="002A4FAF" w:rsidP="002A4FAF"/>
    <w:p w14:paraId="5AAFB054" w14:textId="424E36A0" w:rsidR="002A4FAF" w:rsidRPr="002A4FAF" w:rsidRDefault="002A4FAF" w:rsidP="002A4FAF"/>
    <w:p w14:paraId="71E4FFB8" w14:textId="519F789A" w:rsidR="002A4FAF" w:rsidRPr="002A4FAF" w:rsidRDefault="00E54041" w:rsidP="002A4FAF"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32857FD" wp14:editId="406C3AC8">
                <wp:simplePos x="0" y="0"/>
                <wp:positionH relativeFrom="column">
                  <wp:posOffset>3468370</wp:posOffset>
                </wp:positionH>
                <wp:positionV relativeFrom="paragraph">
                  <wp:posOffset>158750</wp:posOffset>
                </wp:positionV>
                <wp:extent cx="1325880" cy="370682"/>
                <wp:effectExtent l="0" t="0" r="26670" b="10795"/>
                <wp:wrapNone/>
                <wp:docPr id="12" name="Rectangle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6CE93110-9A1F-48FD-A233-4A0A771E2E9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79678E5E" id="Rectangle 11" o:spid="_x0000_s1026" style="position:absolute;margin-left:273.1pt;margin-top:12.5pt;width:104.4pt;height:29.2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9ZG4gIAACcGAAAOAAAAZHJzL2Uyb0RvYy54bWysVMlu2zAQvRfoPxC6N5aUzRViB0aWokCQ&#10;BEmKnMcUZQmgSJakt359H6klS4uiKOoDPRRn3sy8Wc7Od61kG2Fdo9UsyQ7ShAnFddmo1Sz59nT9&#10;aZow50mVJLUSs2QvXHI+//jhbGsKketay1JYBhDliq2ZJbX3pphMHK9FS+5AG6HwWGnbksfVrial&#10;pS3QWznJ0/RkstW2NFZz4Ry+XnaPyTziV5Xg/q6qnPBMzhLE5uNp47kM52R+RsXKkqkb3odB/xBF&#10;S42C0xHqkjyxtW1+gWobbrXTlT/gup3oqmq4iDkgmyx9l81jTUbEXECOMyNN7v/B8tvNvWVNidrl&#10;CVPUokYPYI3USgqWZYGgrXEF9B7Nve1vDmLIdlfZNvwjD7aLpO5HUsXOM46P2WF+PJ2Ce463w9P0&#10;ZJoH0MmLtbHOfxG6ZUGYJRbuI5e0uXG+Ux1UgjOlrxsp8Z0Kqdg2RH6aBnxC/1hVQmoNEnJqlTCS&#10;K/Ql9zYiOi2bMlgHY2dXywtp2YbQG1d5nubTPrA3asH1Jbm60yshBS0qrF6rMkq1oPJKlczvDdhT&#10;6PMkhNUKhCIF3Acpanpq5N9oghypwFFgvuM6Sn4vRZf2g6hQNLCbd3mFcRFjMsS5UD7rnmoqRRf7&#10;cYrfkOJgESshFQADcgVuRuweYNDsQAZs5IMoe/1gKuK0jcbpnwLrjEeL6FkrPxq3jdJ9xd56l8iq&#10;99zpDyR11ASWlrrco6Wt7mbdGX7doIQ35Pw9WQw3WgULy9/hqKRGoXQvJazW9sfvvgd9zBxeUVks&#10;CzTX9zVZ1Fl+VZjGz9nRUdgu8XJ0fJrjYl+/LF+/qHV7odFzGVaj4VEM+l4OYmV1+4y9tghe8USK&#10;w3fXxv3lwndLDJuRi8UiqmGjGPI36tHwAB5YDc37tHsma/rh8hjLWz0sFirezVinGyyVXqy9rpo4&#10;gC+89nxjG8X695szrLvX96j1st/nPwEAAP//AwBQSwMEFAAGAAgAAAAhAIw9dzTfAAAACQEAAA8A&#10;AABkcnMvZG93bnJldi54bWxMj0FOwzAQRfdI3MEaJDaodQhJqEImVQXiAKQg2p0bmyTCHke2m4ae&#10;HncFuxnN05/3q/VsNJuU84MlhPtlAkxRa+VAHcL79nWxAuaDICm0JYXwozys6+urSpTSnuhNTU3o&#10;WAwhXwqEPoSx5Ny3vTLCL+2oKN6+rDMixNV1XDpxiuFG8zRJCm7EQPFDL0b13Kv2uzkahN1m2p+z&#10;PP08u5c76dxeN2PxgXh7M2+egAU1hz8YLvpRHerodLBHkp5phDwr0ogipHnsFIHH/DIcEFYPGfC6&#10;4v8b1L8AAAD//wMAUEsBAi0AFAAGAAgAAAAhALaDOJL+AAAA4QEAABMAAAAAAAAAAAAAAAAAAAAA&#10;AFtDb250ZW50X1R5cGVzXS54bWxQSwECLQAUAAYACAAAACEAOP0h/9YAAACUAQAACwAAAAAAAAAA&#10;AAAAAAAvAQAAX3JlbHMvLnJlbHNQSwECLQAUAAYACAAAACEA2iPWRuICAAAnBgAADgAAAAAAAAAA&#10;AAAAAAAuAgAAZHJzL2Uyb0RvYy54bWxQSwECLQAUAAYACAAAACEAjD13NN8AAAAJAQAADwAAAAAA&#10;AAAAAAAAAAA8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3D5C9425" w14:textId="7F7F1A31" w:rsidR="002A4FAF" w:rsidRPr="002A4FAF" w:rsidRDefault="002A4FAF" w:rsidP="002A4FAF"/>
    <w:p w14:paraId="1B7CA614" w14:textId="3076F4EA" w:rsidR="002A4FAF" w:rsidRPr="002A4FAF" w:rsidRDefault="002A4FAF" w:rsidP="002A4FAF"/>
    <w:p w14:paraId="39480F9C" w14:textId="77B764B5" w:rsidR="002A4FAF" w:rsidRPr="002A4FAF" w:rsidRDefault="002A4FAF" w:rsidP="002A4FAF"/>
    <w:p w14:paraId="46B003D5" w14:textId="76181F7E" w:rsidR="002A4FAF" w:rsidRDefault="002A4FAF" w:rsidP="002A4FAF">
      <w:r>
        <w:t>\</w:t>
      </w:r>
    </w:p>
    <w:p w14:paraId="2CEA9A03" w14:textId="15F52F01" w:rsidR="002A4FAF" w:rsidRDefault="002A4FAF" w:rsidP="002A4FAF">
      <w:pPr>
        <w:pStyle w:val="Heading3"/>
      </w:pPr>
      <w:r w:rsidRPr="002A4FAF">
        <w:rPr>
          <w:noProof/>
        </w:rPr>
        <w:lastRenderedPageBreak/>
        <w:drawing>
          <wp:anchor distT="0" distB="0" distL="114300" distR="114300" simplePos="0" relativeHeight="251741184" behindDoc="1" locked="0" layoutInCell="1" allowOverlap="1" wp14:anchorId="4DCF16AA" wp14:editId="686E4CF3">
            <wp:simplePos x="0" y="0"/>
            <wp:positionH relativeFrom="margin">
              <wp:align>left</wp:align>
            </wp:positionH>
            <wp:positionV relativeFrom="paragraph">
              <wp:posOffset>456951</wp:posOffset>
            </wp:positionV>
            <wp:extent cx="6010275" cy="3235960"/>
            <wp:effectExtent l="0" t="0" r="9525" b="2540"/>
            <wp:wrapTight wrapText="bothSides">
              <wp:wrapPolygon edited="0">
                <wp:start x="0" y="0"/>
                <wp:lineTo x="0" y="21490"/>
                <wp:lineTo x="21566" y="21490"/>
                <wp:lineTo x="21566" y="0"/>
                <wp:lineTo x="0" y="0"/>
              </wp:wrapPolygon>
            </wp:wrapTight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3944850E-AFC3-4898-A51A-3E57C6D8BD9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3944850E-AFC3-4898-A51A-3E57C6D8BD9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/>
                    <a:srcRect t="3394" b="1796"/>
                    <a:stretch/>
                  </pic:blipFill>
                  <pic:spPr bwMode="auto">
                    <a:xfrm>
                      <a:off x="0" y="0"/>
                      <a:ext cx="6021596" cy="32420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76B98BDE" wp14:editId="411EB745">
                <wp:simplePos x="0" y="0"/>
                <wp:positionH relativeFrom="column">
                  <wp:posOffset>4203093</wp:posOffset>
                </wp:positionH>
                <wp:positionV relativeFrom="paragraph">
                  <wp:posOffset>478183</wp:posOffset>
                </wp:positionV>
                <wp:extent cx="1598212" cy="370682"/>
                <wp:effectExtent l="0" t="0" r="21590" b="10795"/>
                <wp:wrapNone/>
                <wp:docPr id="25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8212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76BD54A5" id="Rectangle 11" o:spid="_x0000_s1026" style="position:absolute;margin-left:330.95pt;margin-top:37.65pt;width:125.85pt;height:29.2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Vo5AIAACcGAAAOAAAAZHJzL2Uyb0RvYy54bWysVFtr2zAYfR/sPwi9r7G9pk1NkxJ6GYPS&#10;lrajz4osxwZZ0iSlSfbrdyTZ7mVjjLE8KJ+s893Odzk923WSPAvrWq3mND/IKBGK66pV6zn99nj1&#10;aUaJ80xVTGol5nQvHD1bfPxwujWlKHSjZSUsgRHlyq2Z08Z7U04mjjeiY+5AG6HwWGvbMY+rXU8q&#10;y7aw3slJkWVHk622lbGaC+fw9SI90kW0X9eC+9u6dsITOaeIzcfTxnMVzsnilJVry0zT8j4M9g9R&#10;dKxVcDqaumCekY1tfzHVtdxqp2t/wHU30XXdchFzQDZ59i6bh4YZEXMBOc6MNLn/Z5bfPN9Z0lZz&#10;WkwpUaxDje7BGlNrKUieB4K2xpXAPZg7298cxJDtrrZd+EceZBdJ3Y+kip0nHB/z6cmsyAtKON4+&#10;H2dHsyIYnbxoG+v8F6E7EoQ5tXAfuWTP184n6AAJzpS+aqXEd1ZKRbbwUBxnqC1n6B+rKkidQUJO&#10;rSlhco2+5N5Gi07LtgraQdnZ9epcWvLM0BuXRZEVsz6wN7Dg+oK5JuEqSAHFSqs3qopSI1h1qSri&#10;9wbsKfQ5DWF1AqFIAfdBikjPWvk3SJAjFTgKzCeuo+T3UqS070WNooHdIuUVxkWMyTDOhfJ5empY&#10;JVLs0wy/IcVBI1ZCKhgMlmtwM9ruDQzIZGSwjXwQZY8PqiJO26ic/SmwpDxqRM9a+VG5a5XuK/bW&#10;u0RWveeEH0hK1ASWVrrao6WtTrPuDL9qUcJr5vwdsxhutAoWlr/FUUuNQuleoqTR9sfvvgc8Zg6v&#10;qCyWBZrr+4ZZ1Fl+VZjGk/zwMGyXeDmcHhe42Ncvq9cvatOda/RcjtVoeBQD3stBrK3unrDXlsEr&#10;npji8J3auL+c+7TEsBm5WC4jDBvFMH+tHgwPxgOroXkfd0/Mmn64PMbyRg+LhZXvZixhg6bSy43X&#10;dRsH8IXXnm9so1j/fnOGdff6HlEv+33xEwAA//8DAFBLAwQUAAYACAAAACEAPZf4K+AAAAAKAQAA&#10;DwAAAGRycy9kb3ducmV2LnhtbEyPy07DMBBF90j8gzVIbFDrpKEpDXGqCsQHEEClOzcekgg/IttN&#10;Q7+e6QqWo3t075lyMxnNRvShd1ZAOk+AoW2c6m0r4P3tZfYALERpldTOooAfDLCprq9KWSh3sq84&#10;1rFlVGJDIQV0MQ4F56Hp0MgwdwNayr6cNzLS6VuuvDxRudF8kSQ5N7K3tNDJAZ86bL7roxHwuR33&#10;5/vlYnf2z3fK+72uh/xDiNubafsILOIU/2C46JM6VOR0cEerAtMC8jxdEypgtcyAEbBOsxzYgcgs&#10;WwGvSv7/heoXAAD//wMAUEsBAi0AFAAGAAgAAAAhALaDOJL+AAAA4QEAABMAAAAAAAAAAAAAAAAA&#10;AAAAAFtDb250ZW50X1R5cGVzXS54bWxQSwECLQAUAAYACAAAACEAOP0h/9YAAACUAQAACwAAAAAA&#10;AAAAAAAAAAAvAQAAX3JlbHMvLnJlbHNQSwECLQAUAAYACAAAACEACwGVaOQCAAAnBgAADgAAAAAA&#10;AAAAAAAAAAAuAgAAZHJzL2Uyb0RvYy54bWxQSwECLQAUAAYACAAAACEAPZf4K+AAAAAKAQAADwAA&#10;AAAAAAAAAAAAAAA+BQAAZHJzL2Rvd25yZXYueG1sUEsFBgAAAAAEAAQA8wAAAEs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2A4FAF">
        <w:t>Clicking NIL Submission leads to this scree</w:t>
      </w:r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03A13FE" wp14:editId="240C378E">
                <wp:simplePos x="0" y="0"/>
                <wp:positionH relativeFrom="column">
                  <wp:posOffset>4322610</wp:posOffset>
                </wp:positionH>
                <wp:positionV relativeFrom="paragraph">
                  <wp:posOffset>2374265</wp:posOffset>
                </wp:positionV>
                <wp:extent cx="1288112" cy="306595"/>
                <wp:effectExtent l="0" t="0" r="26670" b="17780"/>
                <wp:wrapNone/>
                <wp:docPr id="26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8112" cy="30659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13EE105D" id="Rectangle 11" o:spid="_x0000_s1026" style="position:absolute;margin-left:340.35pt;margin-top:186.95pt;width:101.45pt;height:24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N3U5AIAACcGAAAOAAAAZHJzL2Uyb0RvYy54bWysVFtr2zAYfR/sPwi9r7G9pk1NkxJ6GYPS&#10;lrajz4osxwZZ0iSlSfbrdyTZ7mVjjLE8KJ+s893Odzk923WSPAvrWq3mND/IKBGK66pV6zn99nj1&#10;aUaJ80xVTGol5nQvHD1bfPxwujWlKHSjZSUsgRHlyq2Z08Z7U04mjjeiY+5AG6HwWGvbMY+rXU8q&#10;y7aw3slJkWVHk622lbGaC+fw9SI90kW0X9eC+9u6dsITOaeIzcfTxnMVzsnilJVry0zT8j4M9g9R&#10;dKxVcDqaumCekY1tfzHVtdxqp2t/wHU30XXdchFzQDZ59i6bh4YZEXMBOc6MNLn/Z5bfPN9Z0lZz&#10;WhxRoliHGt2DNabWUpA8DwRtjSuBezB3tr85iCHbXW278I88yC6Suh9JFTtPOD7mxWyW5wUlHG+f&#10;s6PpyTQYnbxoG+v8F6E7EoQ5tXAfuWTP184n6AAJzpS+aqXEd1ZKRbbBw3GG2nKG/rGqgtQZJOTU&#10;mhIm1+hL7m206LRsq6AdlJ1dr86lJc8MvXFZFFkx6wN7AwuuL5hrEq6CFFCstHqjqig1glWXqiJ+&#10;b8CeQp/TEFYnEIoUcB+kiPSslX+DBDlSgaPAfOI6Sn4vRUr7XtQoGtgtUl5hXMSYDONcKJ+np4ZV&#10;IsU+zfAbUhw0YiWkgsFguQY3o+3ewIBMRgbbyAdR9vigKuK0jcrZnwJLyqNG9KyVH5W7Vum+Ym+9&#10;S2TVe074gaRETWBppas9WtrqNOvO8KsWJbxmzt8xi+FGq2Bh+VsctdQolO4lShptf/zue8Bj5vCK&#10;ymJZoLm+b5hFneVXhWk8yQ8Pw3aJl8PpcYGLff2yev2iNt25Rs/lWI2GRzHgvRzE2uruCXttGbzi&#10;iSkO36mN+8u5T0sMm5GL5TLCsFEM89fqwfBgPLAamvdx98Ss6YfLYyxv9LBYWPluxhI2aCq93Hhd&#10;t3EAX3jt+cY2ivXvN2dYd6/vEfWy3xc/AQAA//8DAFBLAwQUAAYACAAAACEAJpnETeEAAAALAQAA&#10;DwAAAGRycy9kb3ducmV2LnhtbEyPQU7DMBBF90jcwRokNog6JCUNIZOqAnGABhB058YmibDHke2m&#10;oaevWcFy9J/+f1OtZ6PZpJwfLCHcLRJgilorB+oQ3l5fbgtgPgiSQltSCD/Kw7q+vKhEKe2Rtmpq&#10;QsdiCflSIPQhjCXnvu2VEX5hR0Ux+7LOiBBP13HpxDGWG83TJMm5EQPFhV6M6qlX7XdzMAifm2l3&#10;Wt6nHyf3fCOd2+lmzN8Rr6/mzSOwoObwB8OvflSHOjrt7YGkZxohL5JVRBGyVfYALBJFkeXA9gjL&#10;NE2B1xX//0N9BgAA//8DAFBLAQItABQABgAIAAAAIQC2gziS/gAAAOEBAAATAAAAAAAAAAAAAAAA&#10;AAAAAABbQ29udGVudF9UeXBlc10ueG1sUEsBAi0AFAAGAAgAAAAhADj9If/WAAAAlAEAAAsAAAAA&#10;AAAAAAAAAAAALwEAAF9yZWxzLy5yZWxzUEsBAi0AFAAGAAgAAAAhADU83dTkAgAAJwYAAA4AAAAA&#10;AAAAAAAAAAAALgIAAGRycy9lMm9Eb2MueG1sUEsBAi0AFAAGAAgAAAAhACaZxE3hAAAACwEAAA8A&#10;AAAAAAAAAAAAAAAAPgUAAGRycy9kb3ducmV2LnhtbFBLBQYAAAAABAAEAPMAAABMBgAAAAA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>
        <w:t>n</w:t>
      </w:r>
    </w:p>
    <w:p w14:paraId="42CB37B4" w14:textId="65B7BAF9" w:rsidR="002A4FAF" w:rsidRPr="002A4FAF" w:rsidRDefault="00902D3B" w:rsidP="002A4FAF">
      <w:pPr>
        <w:rPr>
          <w:rFonts w:cs="Arial"/>
          <w:bCs/>
          <w:szCs w:val="22"/>
        </w:rPr>
      </w:pPr>
      <w:r>
        <w:rPr>
          <w:color w:val="FF0000"/>
          <w:szCs w:val="28"/>
        </w:rPr>
        <w:t>Note:</w:t>
      </w:r>
    </w:p>
    <w:p w14:paraId="05EAC893" w14:textId="6A8B0222" w:rsidR="002A4FAF" w:rsidRDefault="002A4FAF" w:rsidP="00E6133C">
      <w:pPr>
        <w:numPr>
          <w:ilvl w:val="0"/>
          <w:numId w:val="10"/>
        </w:numPr>
        <w:rPr>
          <w:szCs w:val="28"/>
        </w:rPr>
      </w:pPr>
      <w:r w:rsidRPr="002A4FAF">
        <w:rPr>
          <w:szCs w:val="28"/>
        </w:rPr>
        <w:t>Validate button is activated after selecting the declaration checkbox</w:t>
      </w:r>
    </w:p>
    <w:p w14:paraId="21AAF378" w14:textId="5A83B81A" w:rsidR="002A4FAF" w:rsidRDefault="002A4FAF" w:rsidP="002A4FAF">
      <w:pPr>
        <w:pStyle w:val="Heading3"/>
        <w:rPr>
          <w:lang w:bidi="hi-IN"/>
        </w:rPr>
      </w:pPr>
      <w:r w:rsidRPr="002A4FAF">
        <w:rPr>
          <w:lang w:bidi="hi-IN"/>
        </w:rPr>
        <w:t>Validations for NIL submission</w:t>
      </w:r>
    </w:p>
    <w:p w14:paraId="0A3AAE5E" w14:textId="2FD06ADF" w:rsidR="002A4FAF" w:rsidRPr="002A4FAF" w:rsidRDefault="002A4FAF" w:rsidP="002A4FAF">
      <w:pPr>
        <w:rPr>
          <w:lang w:bidi="hi-IN"/>
        </w:rPr>
      </w:pPr>
      <w:r w:rsidRPr="002A4FAF">
        <w:rPr>
          <w:noProof/>
          <w:lang w:bidi="hi-IN"/>
        </w:rPr>
        <w:drawing>
          <wp:anchor distT="0" distB="0" distL="114300" distR="114300" simplePos="0" relativeHeight="251744256" behindDoc="0" locked="0" layoutInCell="1" allowOverlap="1" wp14:anchorId="31906152" wp14:editId="0AF2520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4105241" cy="2012109"/>
            <wp:effectExtent l="0" t="0" r="0" b="7620"/>
            <wp:wrapNone/>
            <wp:docPr id="27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2107A2EC-26DF-4138-83D1-6E20601848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2107A2EC-26DF-4138-83D1-6E20601848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05241" cy="2012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DDB5DB" w14:textId="4FC13023" w:rsidR="002A4FAF" w:rsidRDefault="002A4FAF" w:rsidP="002A4FAF">
      <w:pPr>
        <w:rPr>
          <w:szCs w:val="28"/>
        </w:rPr>
      </w:pPr>
    </w:p>
    <w:p w14:paraId="33C386FC" w14:textId="5AB1DFAB" w:rsidR="002A4FAF" w:rsidRPr="002A4FAF" w:rsidRDefault="002A4FAF" w:rsidP="002A4FAF">
      <w:pPr>
        <w:rPr>
          <w:szCs w:val="28"/>
        </w:rPr>
      </w:pPr>
    </w:p>
    <w:p w14:paraId="74DE7B4F" w14:textId="162D7DE3" w:rsidR="002A4FAF" w:rsidRPr="002A4FAF" w:rsidRDefault="002A4FAF" w:rsidP="002A4FAF">
      <w:pPr>
        <w:rPr>
          <w:szCs w:val="28"/>
        </w:rPr>
      </w:pPr>
    </w:p>
    <w:p w14:paraId="6A432E6D" w14:textId="2E58F7F2" w:rsidR="002A4FAF" w:rsidRPr="002A4FAF" w:rsidRDefault="002A4FAF" w:rsidP="002A4FAF">
      <w:pPr>
        <w:rPr>
          <w:szCs w:val="28"/>
        </w:rPr>
      </w:pPr>
    </w:p>
    <w:p w14:paraId="262CCB6B" w14:textId="1F848CCF" w:rsidR="002A4FAF" w:rsidRPr="002A4FAF" w:rsidRDefault="002A4FAF" w:rsidP="002A4FAF">
      <w:pPr>
        <w:rPr>
          <w:szCs w:val="28"/>
        </w:rPr>
      </w:pPr>
    </w:p>
    <w:p w14:paraId="3B1A98DF" w14:textId="06677B48" w:rsidR="002A4FAF" w:rsidRPr="002A4FAF" w:rsidRDefault="002A4FAF" w:rsidP="002A4FAF">
      <w:pPr>
        <w:rPr>
          <w:szCs w:val="28"/>
        </w:rPr>
      </w:pPr>
    </w:p>
    <w:p w14:paraId="4AF12B95" w14:textId="2121D656" w:rsidR="002A4FAF" w:rsidRPr="002A4FAF" w:rsidRDefault="002A4FAF" w:rsidP="002A4FAF">
      <w:pPr>
        <w:rPr>
          <w:szCs w:val="28"/>
        </w:rPr>
      </w:pPr>
    </w:p>
    <w:p w14:paraId="2A28679A" w14:textId="6B1B47EC" w:rsidR="002A4FAF" w:rsidRPr="002A4FAF" w:rsidRDefault="002A4FAF" w:rsidP="002A4FAF">
      <w:pPr>
        <w:rPr>
          <w:szCs w:val="28"/>
        </w:rPr>
      </w:pPr>
    </w:p>
    <w:p w14:paraId="66FA44FE" w14:textId="2A35C2FB" w:rsidR="002A4FAF" w:rsidRPr="002A4FAF" w:rsidRDefault="002A4FAF" w:rsidP="002A4FAF">
      <w:pPr>
        <w:rPr>
          <w:szCs w:val="28"/>
        </w:rPr>
      </w:pPr>
    </w:p>
    <w:p w14:paraId="6B85D094" w14:textId="079F9CDA" w:rsidR="002A4FAF" w:rsidRDefault="002A4FAF" w:rsidP="002A4FAF">
      <w:pPr>
        <w:rPr>
          <w:szCs w:val="28"/>
        </w:rPr>
      </w:pPr>
    </w:p>
    <w:p w14:paraId="11511E01" w14:textId="6FF8D8CA" w:rsidR="002A4FAF" w:rsidRDefault="002A4FAF" w:rsidP="002A4FAF">
      <w:pPr>
        <w:rPr>
          <w:szCs w:val="28"/>
        </w:rPr>
      </w:pPr>
    </w:p>
    <w:p w14:paraId="38A1A1B6" w14:textId="364B9F58" w:rsidR="002A4FAF" w:rsidRPr="002A4FAF" w:rsidRDefault="00902D3B" w:rsidP="002A4FAF">
      <w:pPr>
        <w:rPr>
          <w:color w:val="FF0000"/>
          <w:szCs w:val="28"/>
        </w:rPr>
      </w:pPr>
      <w:r>
        <w:rPr>
          <w:color w:val="FF0000"/>
          <w:szCs w:val="28"/>
        </w:rPr>
        <w:t>Note:</w:t>
      </w:r>
    </w:p>
    <w:p w14:paraId="7AF14FE3" w14:textId="070336B0" w:rsidR="002A4FAF" w:rsidRDefault="002A4FAF" w:rsidP="00E6133C">
      <w:pPr>
        <w:pStyle w:val="ListParagraph"/>
        <w:numPr>
          <w:ilvl w:val="0"/>
          <w:numId w:val="8"/>
        </w:numPr>
        <w:rPr>
          <w:szCs w:val="28"/>
        </w:rPr>
      </w:pPr>
      <w:r w:rsidRPr="002A4FAF">
        <w:rPr>
          <w:szCs w:val="28"/>
        </w:rPr>
        <w:t xml:space="preserve">If margin trading exposure is </w:t>
      </w:r>
      <w:r w:rsidRPr="002A4FAF">
        <w:rPr>
          <w:color w:val="FF0000"/>
          <w:szCs w:val="28"/>
        </w:rPr>
        <w:t xml:space="preserve">0 as per exchange records, </w:t>
      </w:r>
      <w:r w:rsidRPr="002A4FAF">
        <w:rPr>
          <w:szCs w:val="28"/>
        </w:rPr>
        <w:t>then member can proceed with NIL submission</w:t>
      </w:r>
    </w:p>
    <w:p w14:paraId="78B8E234" w14:textId="4AD51DAF" w:rsidR="002A4FAF" w:rsidRDefault="002A4FAF" w:rsidP="002A4FAF">
      <w:pPr>
        <w:rPr>
          <w:szCs w:val="28"/>
        </w:rPr>
      </w:pPr>
    </w:p>
    <w:p w14:paraId="6CE08E40" w14:textId="0F2189C0" w:rsidR="002A4FAF" w:rsidRDefault="002A4FAF" w:rsidP="002A4FAF">
      <w:pPr>
        <w:rPr>
          <w:szCs w:val="28"/>
        </w:rPr>
      </w:pPr>
    </w:p>
    <w:p w14:paraId="00C370D8" w14:textId="2DD7DC34" w:rsidR="002A4FAF" w:rsidRDefault="002A4FAF" w:rsidP="002A4FAF">
      <w:pPr>
        <w:rPr>
          <w:szCs w:val="28"/>
        </w:rPr>
      </w:pPr>
      <w:r w:rsidRPr="002A4FAF">
        <w:rPr>
          <w:noProof/>
          <w:lang w:bidi="hi-IN"/>
        </w:rPr>
        <w:drawing>
          <wp:anchor distT="0" distB="0" distL="114300" distR="114300" simplePos="0" relativeHeight="251745280" behindDoc="0" locked="0" layoutInCell="1" allowOverlap="1" wp14:anchorId="0D414B62" wp14:editId="7247215D">
            <wp:simplePos x="0" y="0"/>
            <wp:positionH relativeFrom="margin">
              <wp:align>left</wp:align>
            </wp:positionH>
            <wp:positionV relativeFrom="paragraph">
              <wp:posOffset>242626</wp:posOffset>
            </wp:positionV>
            <wp:extent cx="3522353" cy="2012773"/>
            <wp:effectExtent l="0" t="0" r="1905" b="6985"/>
            <wp:wrapNone/>
            <wp:docPr id="3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BDC6424D-A0C2-4748-B248-C38F42A7D6F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BDC6424D-A0C2-4748-B248-C38F42A7D6F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2353" cy="20127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2794A0" w14:textId="6B9855B5" w:rsidR="002A4FAF" w:rsidRPr="002A4FAF" w:rsidRDefault="002A4FAF" w:rsidP="002A4FAF">
      <w:pPr>
        <w:rPr>
          <w:szCs w:val="28"/>
        </w:rPr>
      </w:pPr>
    </w:p>
    <w:p w14:paraId="4E1CDEB7" w14:textId="4498E3ED" w:rsidR="002A4FAF" w:rsidRPr="002A4FAF" w:rsidRDefault="002A4FAF" w:rsidP="002A4FAF">
      <w:pPr>
        <w:rPr>
          <w:szCs w:val="28"/>
        </w:rPr>
      </w:pPr>
    </w:p>
    <w:p w14:paraId="386CE5F2" w14:textId="44BE4F81" w:rsidR="002A4FAF" w:rsidRPr="002A4FAF" w:rsidRDefault="002A4FAF" w:rsidP="002A4FAF">
      <w:pPr>
        <w:rPr>
          <w:szCs w:val="28"/>
        </w:rPr>
      </w:pPr>
    </w:p>
    <w:p w14:paraId="53FCD27E" w14:textId="25240251" w:rsidR="002A4FAF" w:rsidRPr="002A4FAF" w:rsidRDefault="002A4FAF" w:rsidP="002A4FAF">
      <w:pPr>
        <w:rPr>
          <w:szCs w:val="28"/>
        </w:rPr>
      </w:pPr>
    </w:p>
    <w:p w14:paraId="7179AF65" w14:textId="644AAAF4" w:rsidR="002A4FAF" w:rsidRPr="002A4FAF" w:rsidRDefault="002A4FAF" w:rsidP="002A4FAF">
      <w:pPr>
        <w:rPr>
          <w:szCs w:val="28"/>
        </w:rPr>
      </w:pPr>
    </w:p>
    <w:p w14:paraId="1F8D36D2" w14:textId="077CEA83" w:rsidR="002A4FAF" w:rsidRPr="002A4FAF" w:rsidRDefault="002A4FAF" w:rsidP="002A4FAF">
      <w:pPr>
        <w:rPr>
          <w:szCs w:val="28"/>
        </w:rPr>
      </w:pPr>
    </w:p>
    <w:p w14:paraId="5E3D5D5C" w14:textId="73336DFB" w:rsidR="002A4FAF" w:rsidRPr="002A4FAF" w:rsidRDefault="002A4FAF" w:rsidP="002A4FAF">
      <w:pPr>
        <w:rPr>
          <w:szCs w:val="28"/>
        </w:rPr>
      </w:pPr>
    </w:p>
    <w:p w14:paraId="170F350A" w14:textId="3D72880A" w:rsidR="002A4FAF" w:rsidRPr="002A4FAF" w:rsidRDefault="002A4FAF" w:rsidP="002A4FAF">
      <w:pPr>
        <w:rPr>
          <w:szCs w:val="28"/>
        </w:rPr>
      </w:pPr>
    </w:p>
    <w:p w14:paraId="6DD9C571" w14:textId="567869C6" w:rsidR="002A4FAF" w:rsidRPr="002A4FAF" w:rsidRDefault="002A4FAF" w:rsidP="002A4FAF">
      <w:pPr>
        <w:rPr>
          <w:szCs w:val="28"/>
        </w:rPr>
      </w:pPr>
    </w:p>
    <w:p w14:paraId="647EB628" w14:textId="6C1F0594" w:rsidR="002A4FAF" w:rsidRPr="002A4FAF" w:rsidRDefault="002A4FAF" w:rsidP="002A4FAF">
      <w:pPr>
        <w:rPr>
          <w:szCs w:val="28"/>
        </w:rPr>
      </w:pPr>
    </w:p>
    <w:p w14:paraId="7D25F1ED" w14:textId="33BF1858" w:rsidR="002A4FAF" w:rsidRPr="002A4FAF" w:rsidRDefault="002A4FAF" w:rsidP="002A4FAF">
      <w:pPr>
        <w:rPr>
          <w:szCs w:val="28"/>
        </w:rPr>
      </w:pPr>
    </w:p>
    <w:p w14:paraId="4515BC90" w14:textId="6DEFBCEC" w:rsidR="002A4FAF" w:rsidRPr="002A4FAF" w:rsidRDefault="002A4FAF" w:rsidP="002A4FAF">
      <w:pPr>
        <w:rPr>
          <w:szCs w:val="28"/>
        </w:rPr>
      </w:pPr>
    </w:p>
    <w:p w14:paraId="212F970F" w14:textId="39C2CE86" w:rsidR="002A4FAF" w:rsidRPr="002A4FAF" w:rsidRDefault="002A4FAF" w:rsidP="002A4FAF">
      <w:pPr>
        <w:rPr>
          <w:szCs w:val="28"/>
        </w:rPr>
      </w:pPr>
    </w:p>
    <w:p w14:paraId="0179CDBD" w14:textId="38D68415" w:rsidR="002A4FAF" w:rsidRPr="002A4FAF" w:rsidRDefault="002A4FAF" w:rsidP="002A4FAF">
      <w:pPr>
        <w:rPr>
          <w:szCs w:val="28"/>
        </w:rPr>
      </w:pPr>
    </w:p>
    <w:p w14:paraId="61CCE8A8" w14:textId="6424FC20" w:rsidR="002A4FAF" w:rsidRPr="002A4FAF" w:rsidRDefault="00902D3B" w:rsidP="002A4FAF">
      <w:pPr>
        <w:rPr>
          <w:color w:val="FF0000"/>
          <w:szCs w:val="32"/>
        </w:rPr>
      </w:pPr>
      <w:r>
        <w:rPr>
          <w:color w:val="FF0000"/>
          <w:szCs w:val="32"/>
        </w:rPr>
        <w:t>Note:</w:t>
      </w:r>
    </w:p>
    <w:p w14:paraId="0D067264" w14:textId="77777777" w:rsidR="002A4FAF" w:rsidRPr="002A4FAF" w:rsidRDefault="002A4FAF" w:rsidP="00E6133C">
      <w:pPr>
        <w:numPr>
          <w:ilvl w:val="0"/>
          <w:numId w:val="11"/>
        </w:numPr>
        <w:rPr>
          <w:szCs w:val="32"/>
        </w:rPr>
      </w:pPr>
      <w:r w:rsidRPr="002A4FAF">
        <w:rPr>
          <w:szCs w:val="32"/>
        </w:rPr>
        <w:t xml:space="preserve">If margin trading exposure is </w:t>
      </w:r>
      <w:r w:rsidRPr="002A4FAF">
        <w:rPr>
          <w:color w:val="FF0000"/>
          <w:szCs w:val="32"/>
        </w:rPr>
        <w:t>not 0 as per exchange records</w:t>
      </w:r>
      <w:r w:rsidRPr="002A4FAF">
        <w:rPr>
          <w:szCs w:val="32"/>
        </w:rPr>
        <w:t>, then member cannot proceed</w:t>
      </w:r>
    </w:p>
    <w:p w14:paraId="04B91B09" w14:textId="650069A7" w:rsidR="002A4FAF" w:rsidRDefault="002A4FAF" w:rsidP="002A4FAF">
      <w:pPr>
        <w:rPr>
          <w:szCs w:val="28"/>
        </w:rPr>
      </w:pPr>
    </w:p>
    <w:p w14:paraId="39E95F8F" w14:textId="77777777" w:rsidR="002A4FAF" w:rsidRDefault="002A4FAF">
      <w:pPr>
        <w:rPr>
          <w:rFonts w:cs="Arial"/>
          <w:bCs/>
          <w:szCs w:val="22"/>
        </w:rPr>
      </w:pPr>
      <w:r>
        <w:br w:type="page"/>
      </w:r>
    </w:p>
    <w:p w14:paraId="73A59B09" w14:textId="7297857F" w:rsidR="002A4FAF" w:rsidRDefault="002A4FAF" w:rsidP="002A4FAF">
      <w:pPr>
        <w:pStyle w:val="Heading3"/>
      </w:pPr>
      <w:r w:rsidRPr="002A4FAF">
        <w:lastRenderedPageBreak/>
        <w:t>Validations successful</w:t>
      </w:r>
    </w:p>
    <w:p w14:paraId="4FAB2E19" w14:textId="1F7158C5" w:rsidR="002A4FAF" w:rsidRPr="002A4FAF" w:rsidRDefault="002A4FAF" w:rsidP="002A4FAF">
      <w:r w:rsidRPr="002A4FAF">
        <w:rPr>
          <w:noProof/>
        </w:rPr>
        <w:drawing>
          <wp:anchor distT="0" distB="0" distL="114300" distR="114300" simplePos="0" relativeHeight="251747328" behindDoc="0" locked="0" layoutInCell="1" allowOverlap="1" wp14:anchorId="5A67492B" wp14:editId="476EDB06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12180" cy="3368040"/>
            <wp:effectExtent l="0" t="0" r="7620" b="3810"/>
            <wp:wrapNone/>
            <wp:docPr id="37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EBBED775-D53B-4D39-B238-F1238CC90F7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EBBED775-D53B-4D39-B238-F1238CC90F7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368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A4FA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2D55E4F" wp14:editId="4E8FAA1B">
                <wp:simplePos x="0" y="0"/>
                <wp:positionH relativeFrom="column">
                  <wp:posOffset>4689475</wp:posOffset>
                </wp:positionH>
                <wp:positionV relativeFrom="paragraph">
                  <wp:posOffset>3094990</wp:posOffset>
                </wp:positionV>
                <wp:extent cx="1325880" cy="370682"/>
                <wp:effectExtent l="0" t="0" r="26670" b="10795"/>
                <wp:wrapNone/>
                <wp:docPr id="21" name="Rectangle 20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B78E2B-7A2D-4959-9B12-BA788AABF2A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3706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701849D6" id="Rectangle 20" o:spid="_x0000_s1026" style="position:absolute;margin-left:369.25pt;margin-top:243.7pt;width:104.4pt;height:29.2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eZD4QIAACcGAAAOAAAAZHJzL2Uyb0RvYy54bWysVMlu2zAQvRfoPxC8N5KVzTViB0aWokCQ&#10;GEmKnGmKsgRQJEvSW7++j6QkJ2lRFEV9oIfizJuZN8vF5a6VZCOsa7Sa0tFRTolQXJeNWk3pt+fb&#10;T2NKnGeqZFIrMaV74ejl7OOHi62ZiELXWpbCEoAoN9maKa29N5Msc7wWLXNH2giFx0rblnlc7Sor&#10;LdsCvZVZkedn2Vbb0ljNhXP4ep0e6SziV5Xg/qGqnPBETili8/G08VyGM5tdsMnKMlM3vAuD/UMU&#10;LWsUnA5Q18wzsrbNL1Btw612uvJHXLeZrqqGi5gDshnl77J5qpkRMReQ48xAk/t/sPx+s7CkKae0&#10;GFGiWIsaPYI1plZSkCIStDVuAr0ns7CgK9wcxJDtrrJt+EceZBdJ3Q+kip0nHB9Hx8XpeAzuOd6O&#10;z/OzcRFYzw7Wxjr/ReiWBGFKLdxHLtnmzvmk2qsEZ0rfNlLGwklFtvBQnOcBn6F/rCohtQYJObWi&#10;hMkV+pJ7GxGdlk0ZrAOOs6vllbRkw9AbN0WRF+MusDdqwfU1c3XSKyGlprF6rcoYRS1YeaNK4vcG&#10;7Cn0OQ1htQKhSAH3QYqanjXybzRBjlTg6MB1lPxeihC5VI+iQtHAbpHyCuMihmQY50L5UXqqWSlS&#10;7Kc5fn2KvUWsRAQMyBW4GbA7gF4zgfTYqS6dfjAVcdoG4/xPgSXjwSJ61soPxm2jdFext94lsuo8&#10;J/2epERNYGmpyz1a2uo0687w2wYlvGPOL5jFcKNVsLD8A45KahRKdxIltbY/fvc96GPm8IrKYlmg&#10;ub6vmUWd5VeFafw8OjkJ2yVeTk7PMTfEvn5Zvn5R6/ZKo+cwcIguikHfy16srG5fsNfmwSuemOLw&#10;ndq4u1z5tMSwGbmYz6MaNoph/k49GR7AA6uheZ93L8yabrg8xvJe94uFTd7NWNINlkrP115XTRzA&#10;A68d39hGsXG6zRnW3et71Drs99lPAAAA//8DAFBLAwQUAAYACAAAACEAgs/O4uEAAAALAQAADwAA&#10;AGRycy9kb3ducmV2LnhtbEyPQU7DMBBF90jcwRokNog6tEkTQiZVBeIABBB058YmibDHke2moafH&#10;XcFy9J/+f1NtZqPZpJwfLCHcLRJgilorB+oQ3l6fbwtgPgiSQltSCD/Kw6a+vKhEKe2RXtTUhI7F&#10;EvKlQOhDGEvOfdsrI/zCjopi9mWdESGeruPSiWMsN5ovk2TNjRgoLvRiVI+9ar+bg0H43E67U5ot&#10;P07u6UY6t9PNuH5HvL6atw/AgprDHwxn/agOdXTa2wNJzzRCviqyiCKkRZ4Ci8R9mq+A7RGyNCuA&#10;1xX//0P9CwAA//8DAFBLAQItABQABgAIAAAAIQC2gziS/gAAAOEBAAATAAAAAAAAAAAAAAAAAAAA&#10;AABbQ29udGVudF9UeXBlc10ueG1sUEsBAi0AFAAGAAgAAAAhADj9If/WAAAAlAEAAAsAAAAAAAAA&#10;AAAAAAAALwEAAF9yZWxzLy5yZWxzUEsBAi0AFAAGAAgAAAAhAP355kPhAgAAJwYAAA4AAAAAAAAA&#10;AAAAAAAALgIAAGRycy9lMm9Eb2MueG1sUEsBAi0AFAAGAAgAAAAhAILPzuLhAAAACwEAAA8AAAAA&#10;AAAAAAAAAAAAOwUAAGRycy9kb3ducmV2LnhtbFBLBQYAAAAABAAEAPMAAABJBgAAAAA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5BE20FD9" w14:textId="1706A1D9" w:rsidR="002A4FAF" w:rsidRDefault="002A4FAF" w:rsidP="002A4FAF">
      <w:pPr>
        <w:rPr>
          <w:szCs w:val="28"/>
        </w:rPr>
      </w:pPr>
    </w:p>
    <w:p w14:paraId="747BC890" w14:textId="35F9E220" w:rsidR="002A4FAF" w:rsidRPr="002A4FAF" w:rsidRDefault="002A4FAF" w:rsidP="002A4FAF">
      <w:pPr>
        <w:rPr>
          <w:szCs w:val="28"/>
        </w:rPr>
      </w:pPr>
    </w:p>
    <w:p w14:paraId="4E64BCEA" w14:textId="09B04E4E" w:rsidR="002A4FAF" w:rsidRPr="002A4FAF" w:rsidRDefault="002A4FAF" w:rsidP="002A4FAF">
      <w:pPr>
        <w:rPr>
          <w:szCs w:val="28"/>
        </w:rPr>
      </w:pPr>
    </w:p>
    <w:p w14:paraId="4BB8AC06" w14:textId="06AC4A09" w:rsidR="002A4FAF" w:rsidRPr="002A4FAF" w:rsidRDefault="002A4FAF" w:rsidP="002A4FAF">
      <w:pPr>
        <w:rPr>
          <w:szCs w:val="28"/>
        </w:rPr>
      </w:pPr>
    </w:p>
    <w:p w14:paraId="1AA0E54F" w14:textId="2989B75B" w:rsidR="002A4FAF" w:rsidRPr="002A4FAF" w:rsidRDefault="002A4FAF" w:rsidP="002A4FAF">
      <w:pPr>
        <w:rPr>
          <w:szCs w:val="28"/>
        </w:rPr>
      </w:pPr>
    </w:p>
    <w:p w14:paraId="234BE59E" w14:textId="31B4A3C9" w:rsidR="002A4FAF" w:rsidRPr="002A4FAF" w:rsidRDefault="002A4FAF" w:rsidP="002A4FAF">
      <w:pPr>
        <w:rPr>
          <w:szCs w:val="28"/>
        </w:rPr>
      </w:pPr>
    </w:p>
    <w:p w14:paraId="79FC1122" w14:textId="562A519E" w:rsidR="002A4FAF" w:rsidRPr="002A4FAF" w:rsidRDefault="002A4FAF" w:rsidP="002A4FAF">
      <w:pPr>
        <w:rPr>
          <w:szCs w:val="28"/>
        </w:rPr>
      </w:pPr>
    </w:p>
    <w:p w14:paraId="3089F570" w14:textId="379997C3" w:rsidR="002A4FAF" w:rsidRPr="002A4FAF" w:rsidRDefault="002A4FAF" w:rsidP="002A4FAF">
      <w:pPr>
        <w:rPr>
          <w:szCs w:val="28"/>
        </w:rPr>
      </w:pPr>
    </w:p>
    <w:p w14:paraId="1A5FF806" w14:textId="6EBAAC09" w:rsidR="002A4FAF" w:rsidRPr="002A4FAF" w:rsidRDefault="002A4FAF" w:rsidP="002A4FAF">
      <w:pPr>
        <w:rPr>
          <w:szCs w:val="28"/>
        </w:rPr>
      </w:pPr>
    </w:p>
    <w:p w14:paraId="0A66B568" w14:textId="214A0C0F" w:rsidR="002A4FAF" w:rsidRPr="002A4FAF" w:rsidRDefault="002A4FAF" w:rsidP="002A4FAF">
      <w:pPr>
        <w:rPr>
          <w:szCs w:val="28"/>
        </w:rPr>
      </w:pPr>
    </w:p>
    <w:p w14:paraId="30BD548C" w14:textId="6A614211" w:rsidR="002A4FAF" w:rsidRPr="002A4FAF" w:rsidRDefault="002A4FAF" w:rsidP="002A4FAF">
      <w:pPr>
        <w:rPr>
          <w:szCs w:val="28"/>
        </w:rPr>
      </w:pPr>
    </w:p>
    <w:p w14:paraId="303083C2" w14:textId="503B6D70" w:rsidR="002A4FAF" w:rsidRPr="002A4FAF" w:rsidRDefault="002A4FAF" w:rsidP="002A4FAF">
      <w:pPr>
        <w:rPr>
          <w:szCs w:val="28"/>
        </w:rPr>
      </w:pPr>
    </w:p>
    <w:p w14:paraId="12E231DD" w14:textId="0A9FAC67" w:rsidR="002A4FAF" w:rsidRPr="002A4FAF" w:rsidRDefault="002A4FAF" w:rsidP="002A4FAF">
      <w:pPr>
        <w:rPr>
          <w:szCs w:val="28"/>
        </w:rPr>
      </w:pPr>
    </w:p>
    <w:p w14:paraId="2AA598FA" w14:textId="2DEA7315" w:rsidR="002A4FAF" w:rsidRPr="002A4FAF" w:rsidRDefault="002A4FAF" w:rsidP="002A4FAF">
      <w:pPr>
        <w:rPr>
          <w:szCs w:val="28"/>
        </w:rPr>
      </w:pPr>
    </w:p>
    <w:p w14:paraId="164DB251" w14:textId="3DBE7E0E" w:rsidR="002A4FAF" w:rsidRPr="002A4FAF" w:rsidRDefault="002A4FAF" w:rsidP="002A4FAF">
      <w:pPr>
        <w:rPr>
          <w:szCs w:val="28"/>
        </w:rPr>
      </w:pPr>
    </w:p>
    <w:p w14:paraId="4FF6B481" w14:textId="46779566" w:rsidR="002A4FAF" w:rsidRPr="002A4FAF" w:rsidRDefault="002A4FAF" w:rsidP="002A4FAF">
      <w:pPr>
        <w:rPr>
          <w:szCs w:val="28"/>
        </w:rPr>
      </w:pPr>
    </w:p>
    <w:p w14:paraId="74AB5067" w14:textId="6B388443" w:rsidR="002A4FAF" w:rsidRPr="002A4FAF" w:rsidRDefault="002A4FAF" w:rsidP="002A4FAF">
      <w:pPr>
        <w:rPr>
          <w:szCs w:val="28"/>
        </w:rPr>
      </w:pPr>
    </w:p>
    <w:p w14:paraId="7237007D" w14:textId="431AA8E1" w:rsidR="002A4FAF" w:rsidRPr="002A4FAF" w:rsidRDefault="002A4FAF" w:rsidP="002A4FAF">
      <w:pPr>
        <w:rPr>
          <w:szCs w:val="28"/>
        </w:rPr>
      </w:pPr>
    </w:p>
    <w:p w14:paraId="70CDA81C" w14:textId="1CB73B5A" w:rsidR="002A4FAF" w:rsidRPr="002A4FAF" w:rsidRDefault="002A4FAF" w:rsidP="002A4FAF">
      <w:pPr>
        <w:rPr>
          <w:szCs w:val="28"/>
        </w:rPr>
      </w:pPr>
    </w:p>
    <w:p w14:paraId="3C6CA4DE" w14:textId="2EFDA2D4" w:rsidR="002A4FAF" w:rsidRPr="002A4FAF" w:rsidRDefault="002A4FAF" w:rsidP="002A4FAF">
      <w:pPr>
        <w:rPr>
          <w:szCs w:val="28"/>
        </w:rPr>
      </w:pPr>
    </w:p>
    <w:p w14:paraId="535C721C" w14:textId="1C9286DF" w:rsidR="002A4FAF" w:rsidRPr="002A4FAF" w:rsidRDefault="002A4FAF" w:rsidP="002A4FAF">
      <w:pPr>
        <w:rPr>
          <w:szCs w:val="28"/>
        </w:rPr>
      </w:pPr>
    </w:p>
    <w:p w14:paraId="7A8B1799" w14:textId="45154B2F" w:rsidR="002A4FAF" w:rsidRPr="002A4FAF" w:rsidRDefault="002A4FAF" w:rsidP="002A4FAF">
      <w:pPr>
        <w:rPr>
          <w:color w:val="FF0000"/>
          <w:szCs w:val="32"/>
        </w:rPr>
      </w:pPr>
    </w:p>
    <w:p w14:paraId="25382CE3" w14:textId="039402F7" w:rsidR="002A4FAF" w:rsidRPr="002A4FAF" w:rsidRDefault="00902D3B" w:rsidP="002A4FAF">
      <w:pPr>
        <w:rPr>
          <w:color w:val="FF0000"/>
          <w:szCs w:val="32"/>
        </w:rPr>
      </w:pPr>
      <w:r>
        <w:rPr>
          <w:color w:val="FF0000"/>
          <w:szCs w:val="32"/>
        </w:rPr>
        <w:t>Note:</w:t>
      </w:r>
    </w:p>
    <w:p w14:paraId="771EB8F5" w14:textId="77777777" w:rsidR="002A4FAF" w:rsidRPr="002A4FAF" w:rsidRDefault="002A4FAF" w:rsidP="00E6133C">
      <w:pPr>
        <w:numPr>
          <w:ilvl w:val="0"/>
          <w:numId w:val="12"/>
        </w:numPr>
        <w:rPr>
          <w:szCs w:val="32"/>
        </w:rPr>
      </w:pPr>
      <w:r w:rsidRPr="002A4FAF">
        <w:rPr>
          <w:szCs w:val="32"/>
        </w:rPr>
        <w:t>Click on Submit button to complete submission for the day</w:t>
      </w:r>
    </w:p>
    <w:p w14:paraId="5CF214A0" w14:textId="6C4344B9" w:rsidR="002A4FAF" w:rsidRDefault="002A4FAF" w:rsidP="002A4FAF">
      <w:pPr>
        <w:rPr>
          <w:szCs w:val="28"/>
        </w:rPr>
      </w:pPr>
    </w:p>
    <w:p w14:paraId="6BB05488" w14:textId="74B7AC17" w:rsidR="002A4FAF" w:rsidRDefault="002A4FAF" w:rsidP="002A4FAF">
      <w:pPr>
        <w:rPr>
          <w:szCs w:val="28"/>
        </w:rPr>
      </w:pPr>
      <w:r w:rsidRPr="002A4FAF">
        <w:rPr>
          <w:noProof/>
          <w:szCs w:val="28"/>
        </w:rPr>
        <w:drawing>
          <wp:inline distT="0" distB="0" distL="0" distR="0" wp14:anchorId="3C9DEE7F" wp14:editId="11D34E9D">
            <wp:extent cx="2898514" cy="1486692"/>
            <wp:effectExtent l="0" t="0" r="0" b="0"/>
            <wp:docPr id="41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E3DF1B1D-F92C-47B4-9093-6C6D81AB08D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E3DF1B1D-F92C-47B4-9093-6C6D81AB08D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98514" cy="1486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1EF75" w14:textId="7191A16B" w:rsidR="002A4FAF" w:rsidRDefault="002A4FAF" w:rsidP="002A4FAF">
      <w:pPr>
        <w:rPr>
          <w:szCs w:val="28"/>
        </w:rPr>
      </w:pPr>
    </w:p>
    <w:p w14:paraId="7AEA695F" w14:textId="65D220AD" w:rsidR="002A4FAF" w:rsidRDefault="002A4FAF" w:rsidP="002A4FAF">
      <w:pPr>
        <w:pStyle w:val="Heading2"/>
      </w:pPr>
      <w:bookmarkStart w:id="8" w:name="_Toc74648348"/>
      <w:r>
        <w:lastRenderedPageBreak/>
        <w:t>Data Submission</w:t>
      </w:r>
      <w:bookmarkEnd w:id="8"/>
    </w:p>
    <w:p w14:paraId="72CBED67" w14:textId="4A92BDD9" w:rsidR="00E90FBF" w:rsidRDefault="00E90FBF" w:rsidP="00E90FBF">
      <w:pPr>
        <w:pStyle w:val="Heading3"/>
      </w:pPr>
      <w:r w:rsidRPr="00E90FBF">
        <w:t>Select Data Submission if margin trading exposure is non 0</w:t>
      </w:r>
    </w:p>
    <w:p w14:paraId="4BF74635" w14:textId="77777777" w:rsidR="00E90FBF" w:rsidRDefault="00E90FBF" w:rsidP="00E90FBF">
      <w:r w:rsidRPr="00E90FBF">
        <w:rPr>
          <w:noProof/>
        </w:rPr>
        <w:drawing>
          <wp:inline distT="0" distB="0" distL="0" distR="0" wp14:anchorId="4DAF0C1F" wp14:editId="3750EF3C">
            <wp:extent cx="6012180" cy="3503930"/>
            <wp:effectExtent l="0" t="0" r="7620" b="1270"/>
            <wp:docPr id="42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764F104-2B72-4E46-87CF-7FD1A273F75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764F104-2B72-4E46-87CF-7FD1A273F75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50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C27457" w14:textId="77777777" w:rsidR="00E90FBF" w:rsidRDefault="00E90FBF" w:rsidP="00E90FBF"/>
    <w:p w14:paraId="4CC7584C" w14:textId="77777777" w:rsidR="00E90FBF" w:rsidRDefault="00E90FBF" w:rsidP="00E90FBF"/>
    <w:p w14:paraId="26598301" w14:textId="577F9B8D" w:rsidR="00E90FBF" w:rsidRDefault="00E54041" w:rsidP="00E90FBF">
      <w:pPr>
        <w:pStyle w:val="Heading3"/>
      </w:pPr>
      <w:r>
        <w:t>I</w:t>
      </w:r>
      <w:r w:rsidR="00E90FBF" w:rsidRPr="00E90FBF">
        <w:t>f missed 'Data Submission' for any prior reporting date(s), then complete late submission to proceed with submission of current reporting date</w:t>
      </w:r>
    </w:p>
    <w:p w14:paraId="11FDF92D" w14:textId="1CD2828B" w:rsidR="00E90FBF" w:rsidRPr="00E90FBF" w:rsidRDefault="00E90FBF" w:rsidP="00E90FBF"/>
    <w:p w14:paraId="5CB31A58" w14:textId="38D44BD0" w:rsidR="00E90FBF" w:rsidRPr="00E90FBF" w:rsidRDefault="00E90FBF" w:rsidP="00E90FBF">
      <w:r w:rsidRPr="00E90FBF">
        <w:rPr>
          <w:noProof/>
        </w:rPr>
        <w:drawing>
          <wp:anchor distT="0" distB="0" distL="114300" distR="114300" simplePos="0" relativeHeight="251750400" behindDoc="0" locked="0" layoutInCell="1" allowOverlap="1" wp14:anchorId="41D07D22" wp14:editId="14D58D58">
            <wp:simplePos x="0" y="0"/>
            <wp:positionH relativeFrom="column">
              <wp:posOffset>77497</wp:posOffset>
            </wp:positionH>
            <wp:positionV relativeFrom="paragraph">
              <wp:posOffset>149777</wp:posOffset>
            </wp:positionV>
            <wp:extent cx="2722595" cy="1518726"/>
            <wp:effectExtent l="0" t="0" r="1905" b="5715"/>
            <wp:wrapNone/>
            <wp:docPr id="43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98FBA41-3D3B-4301-B92A-CB9766C2B1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398FBA41-3D3B-4301-B92A-CB9766C2B19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22595" cy="15187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0FBF">
        <w:rPr>
          <w:noProof/>
        </w:rPr>
        <w:drawing>
          <wp:anchor distT="0" distB="0" distL="114300" distR="114300" simplePos="0" relativeHeight="251751424" behindDoc="0" locked="0" layoutInCell="1" allowOverlap="1" wp14:anchorId="74471214" wp14:editId="277980FE">
            <wp:simplePos x="0" y="0"/>
            <wp:positionH relativeFrom="column">
              <wp:posOffset>3312657</wp:posOffset>
            </wp:positionH>
            <wp:positionV relativeFrom="paragraph">
              <wp:posOffset>127608</wp:posOffset>
            </wp:positionV>
            <wp:extent cx="2768848" cy="1518699"/>
            <wp:effectExtent l="0" t="0" r="0" b="5715"/>
            <wp:wrapNone/>
            <wp:docPr id="44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B31CB762-3BBE-4FCF-809D-CEC66EDEEC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B31CB762-3BBE-4FCF-809D-CEC66EDEEC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8848" cy="15186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93C863B" w14:textId="07C1BD0F" w:rsidR="002A4FAF" w:rsidRDefault="002A4FAF" w:rsidP="002A4FAF"/>
    <w:p w14:paraId="2E7EB075" w14:textId="507C46C9" w:rsidR="00E90FBF" w:rsidRPr="00E90FBF" w:rsidRDefault="00E90FBF" w:rsidP="00E90FBF"/>
    <w:p w14:paraId="4AB4794A" w14:textId="089DF7C9" w:rsidR="00E90FBF" w:rsidRPr="00E90FBF" w:rsidRDefault="00E90FBF" w:rsidP="00E90FBF"/>
    <w:p w14:paraId="2F377CB6" w14:textId="7EB82FC6" w:rsidR="00E90FBF" w:rsidRPr="00E90FBF" w:rsidRDefault="00E90FBF" w:rsidP="00E90FBF"/>
    <w:p w14:paraId="7B0DC114" w14:textId="59B509BC" w:rsidR="00E90FBF" w:rsidRPr="00E90FBF" w:rsidRDefault="00E90FBF" w:rsidP="00E90FBF"/>
    <w:p w14:paraId="114359AD" w14:textId="5FD3F64C" w:rsidR="00E90FBF" w:rsidRPr="00E90FBF" w:rsidRDefault="00E90FBF" w:rsidP="00E90FBF"/>
    <w:p w14:paraId="619CA124" w14:textId="50DED29F" w:rsidR="00E90FBF" w:rsidRPr="00E90FBF" w:rsidRDefault="00E90FBF" w:rsidP="00E90FBF"/>
    <w:p w14:paraId="0F42F0DC" w14:textId="161EEC42" w:rsidR="00E90FBF" w:rsidRPr="00E90FBF" w:rsidRDefault="00E90FBF" w:rsidP="00E90FBF"/>
    <w:p w14:paraId="3B5A6CA1" w14:textId="17062F5D" w:rsidR="00E90FBF" w:rsidRPr="00E90FBF" w:rsidRDefault="00E90FBF" w:rsidP="00E90FBF"/>
    <w:p w14:paraId="6353B237" w14:textId="1CE8C0FF" w:rsidR="00E90FBF" w:rsidRPr="00E90FBF" w:rsidRDefault="00E90FBF" w:rsidP="00E90FBF"/>
    <w:p w14:paraId="2840C863" w14:textId="585437F5" w:rsidR="00E90FBF" w:rsidRDefault="00E90FBF" w:rsidP="00E90FBF"/>
    <w:p w14:paraId="31F3A279" w14:textId="6AACC815" w:rsidR="00E90FBF" w:rsidRDefault="00E90FBF" w:rsidP="00E90FBF"/>
    <w:p w14:paraId="177E8943" w14:textId="79C8A7D8" w:rsidR="00E90FBF" w:rsidRDefault="00E90FBF" w:rsidP="00E90FBF">
      <w:pPr>
        <w:pStyle w:val="Heading3"/>
      </w:pPr>
      <w:r w:rsidRPr="00E90FBF">
        <w:lastRenderedPageBreak/>
        <w:t>Data submission</w:t>
      </w:r>
    </w:p>
    <w:p w14:paraId="21DBF13F" w14:textId="1175F98D" w:rsidR="00E90FBF" w:rsidRPr="00E90FBF" w:rsidRDefault="00E90FBF" w:rsidP="00E90FBF">
      <w:r w:rsidRPr="00E90FBF">
        <w:rPr>
          <w:noProof/>
        </w:rPr>
        <w:drawing>
          <wp:anchor distT="0" distB="0" distL="114300" distR="114300" simplePos="0" relativeHeight="251753472" behindDoc="0" locked="0" layoutInCell="1" allowOverlap="1" wp14:anchorId="5BFF06F9" wp14:editId="61BB731E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012180" cy="3601720"/>
            <wp:effectExtent l="0" t="0" r="762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65C5C0A1-1402-4E54-9D54-CFB56055762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65C5C0A1-1402-4E54-9D54-CFB56055762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601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3FA052F" w14:textId="52D02B07" w:rsidR="00E90FBF" w:rsidRDefault="00E90FBF" w:rsidP="00E90FBF">
      <w:pPr>
        <w:tabs>
          <w:tab w:val="left" w:pos="2705"/>
        </w:tabs>
      </w:pP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F2D7DC1" wp14:editId="57EAA01D">
                <wp:simplePos x="0" y="0"/>
                <wp:positionH relativeFrom="column">
                  <wp:posOffset>4538704</wp:posOffset>
                </wp:positionH>
                <wp:positionV relativeFrom="paragraph">
                  <wp:posOffset>2365872</wp:posOffset>
                </wp:positionV>
                <wp:extent cx="1205345" cy="336985"/>
                <wp:effectExtent l="0" t="0" r="13970" b="25400"/>
                <wp:wrapNone/>
                <wp:docPr id="13" name="Rectangle 12">
                  <a:extLst xmlns:a="http://schemas.openxmlformats.org/drawingml/2006/main">
                    <a:ext uri="{FF2B5EF4-FFF2-40B4-BE49-F238E27FC236}">
                      <a16:creationId xmlns:a16="http://schemas.microsoft.com/office/drawing/2014/main" id="{5010E147-5C69-471D-92D8-8DCF9B6997F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5345" cy="33698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584F09FC" id="Rectangle 12" o:spid="_x0000_s1026" style="position:absolute;margin-left:357.4pt;margin-top:186.3pt;width:94.9pt;height:26.5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iPo4wIAACcGAAAOAAAAZHJzL2Uyb0RvYy54bWysVMlu2zAQvRfoPxC6N5ZlO4sQOzCyFAWC&#10;JkhS5DymKEsARbIkvfXr+0gtWVoURVEf6KH4ZnuznF/sG8m2wrpaq3kyPkoTJhTXRa3W8+Tb082n&#10;04Q5T6ogqZWYJwfhkovFxw/nO5OLTFdaFsIyGFEu35l5Unlv8tHI8Uo05I60EQqPpbYNeVztelRY&#10;2sF6I0dZmh6PdtoWxmounMPXq/YxWUT7ZSm4vytLJzyT8wSx+XjaeK7COVqcU762ZKqad2HQP0TR&#10;UK3gdDB1RZ7Yxta/mGpqbrXTpT/iuhnpsqy5iDkgm3H6LpvHioyIuYAcZwaa3P8zy79u7y2rC9Ru&#10;kjBFDWr0ANZIraVg4ywQtDMuB+7R3Nvu5iCGbPelbcI/8mD7SOphIFXsPeP4OM7S2WQ6SxjH22Ry&#10;fHY6C0ZHL9rGOv9Z6IYFYZ5YuI9c0vbW+RbaQ4IzpW9qKfGdcqnYLng4SVFbTugfqwpIjUFCTq0T&#10;RnKNvuTeRotOy7oI2kHZ2fXqUlq2JfTGdZal2WkX2BtYcH1FrmpxBaSAotzqjSqiVAkqrlXB/MGA&#10;PYU+T0JYjUAoUsB9kCLSUy3/BglypAJHgfmW6yj5gxRt2g+iRNHAbtbmFcZFDMkQ50L5cftUUSHa&#10;2Gcpfn2KvUashFQwGCyX4Gaw3Rnoka2R3jbyQZQdPqiKOG2DcvqnwFrlQSN61soPyk2tdFext94l&#10;suo8t/iepJaawNJKFwe0tNXtrDvDb2qU8JacvyeL4UarYGH5Oxyl1CiU7qSEVdr++N33gMfM4RWV&#10;xbJAc33fkEWd5ReFaTwbT6dhu8TLdHaS4WJfv6xev6hNc6nRc2OsRsOjGPBe9mJpdfOMvbYMXvFE&#10;isN328bd5dK3SwybkYvlMsKwUQz5W/VoeDAeWA3N+7R/Jmu64fIYy6+6XyyUv5uxFhs0lV5uvC7r&#10;OIAvvHZ8YxvF+nebM6y71/eIetnvi58AAAD//wMAUEsDBBQABgAIAAAAIQA46MAl4QAAAAsBAAAP&#10;AAAAZHJzL2Rvd25yZXYueG1sTI/NTsMwEITvSLyDtUhcEHUa0gRCNlUF6gMQQNCbG5skwj+R7aah&#10;T9/lBLcd7Wjmm2o9G80m5cPgLMJykQBTtnVysB3C2+v29h5YiMJKoZ1VCD8qwLq+vKhEKd3Rvqip&#10;iR2jEBtKgdDHOJach7ZXRoSFG5Wl35fzRkSSvuPSiyOFG83TJMm5EYOlhl6M6qlX7XdzMAifm2l3&#10;ylbpx8k/30jvd7oZ83fE66t58wgsqjn+meEXn9ChJqa9O1gZmEYolhmhR4S7Is2BkeMhyejYI2Tp&#10;qgBeV/z/hvoMAAD//wMAUEsBAi0AFAAGAAgAAAAhALaDOJL+AAAA4QEAABMAAAAAAAAAAAAAAAAA&#10;AAAAAFtDb250ZW50X1R5cGVzXS54bWxQSwECLQAUAAYACAAAACEAOP0h/9YAAACUAQAACwAAAAAA&#10;AAAAAAAAAAAvAQAAX3JlbHMvLnJlbHNQSwECLQAUAAYACAAAACEAqbIj6OMCAAAnBgAADgAAAAAA&#10;AAAAAAAAAAAuAgAAZHJzL2Uyb0RvYy54bWxQSwECLQAUAAYACAAAACEAOOjAJeEAAAALAQAADwAA&#10;AAAAAAAAAAAAAAA9BQAAZHJzL2Rvd25yZXYueG1sUEsFBgAAAAAEAAQA8wAAAEs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F3C3EFB" wp14:editId="1126D656">
                <wp:simplePos x="0" y="0"/>
                <wp:positionH relativeFrom="column">
                  <wp:posOffset>384452</wp:posOffset>
                </wp:positionH>
                <wp:positionV relativeFrom="paragraph">
                  <wp:posOffset>613216</wp:posOffset>
                </wp:positionV>
                <wp:extent cx="1458468" cy="230165"/>
                <wp:effectExtent l="0" t="0" r="27940" b="17780"/>
                <wp:wrapNone/>
                <wp:docPr id="45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468" cy="23016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4324B4E6" id="Rectangle 11" o:spid="_x0000_s1026" style="position:absolute;margin-left:30.25pt;margin-top:48.3pt;width:114.85pt;height:18.1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eGf4wIAACcGAAAOAAAAZHJzL2Uyb0RvYy54bWysVMlu2zAQvRfoPxC6N5ZUO0mF2IGRpSgQ&#10;NEGSIucxRVkCKJIl6a1f30dqydKiKIr6QA/FN9ub5ex830q2FdY1Ws2T7ChNmFBcl41az5Nvj9cf&#10;ThPmPKmSpFZinhyES84X79+d7Uwhcl1rWQrLYES5YmfmSe29KSYTx2vRkjvSRig8Vtq25HG160lp&#10;aQfrrZzkaXo82WlbGqu5cA5fL7vHZBHtV5Xg/raqnPBMzhPE5uNp47kK52RxRsXakqkb3odB/xBF&#10;S42C09HUJXliG9v8YqptuNVOV/6I63aiq6rhIuaAbLL0TTYPNRkRcwE5zow0uf9nln/d3lnWlPNk&#10;OkuYohY1ugdrpNZSsCwLBO2MK4B7MHe2vzmIIdt9ZdvwjzzYPpJ6GEkVe884PmbT2en0GG3A8ZZ/&#10;TLPjWTA6edY21vnPQrcsCPPEwn3kkrY3znfQARKcKX3dSInvVEjFdvCQn6SoLSf0j1UlpNYgIafW&#10;CSO5Rl9yb6NFp2VTBu2g7Ox6dSEt2xJ64yrP0/y0D+wVLLi+JFd3uBJSQFFh9UaVUaoFlVeqZP5g&#10;wJ5CnychrFYgFCngPkgR6amRf4MEOVKBo8B8x3WU/EGKLu17UaFoYDfv8grjIsZkiHOhfNY91VSK&#10;LvZZit+Q4qARKyEVDAbLFbgZbfcGBmRnZLCNfBBljw+qIk7bqJz+KbBOedSInrXyo3LbKN1X7LV3&#10;iax6zx1+IKmjJrC00uUBLW11N+vO8OsGJbwh5+/IYrjRKlhY/hZHJTUKpXspYbW2P373PeAxc3hF&#10;ZbEs0FzfN2RRZ/lFYRo/ZdNp2C7xMp2d5LjYly+rly9q015o9FyG1Wh4FAPey0GsrG6fsNeWwSue&#10;SHH47tq4v1z4bolhM3KxXEYYNoohf6MeDA/GA6uheR/3T2RNP1weY/lVD4uFijcz1mGDptLLjddV&#10;Ewfwmdeeb2yjWP9+c4Z19/IeUc/7ffETAAD//wMAUEsDBBQABgAIAAAAIQD4URsb3gAAAAkBAAAP&#10;AAAAZHJzL2Rvd25yZXYueG1sTI9BTsMwEEX3SNzBGiQ2iNoYarUhTlWBOAABBN258ZBExHZku2no&#10;6RlWsBz9p//flJvZDWzCmPrgNdwsBDD0TbC9bzW8vjxdr4ClbLw1Q/Co4RsTbKrzs9IUNhz9M051&#10;bhmV+FQYDV3OY8F5ajp0Ji3CiJ6yzxCdyXTGlttojlTuBi6FUNyZ3tNCZ0Z86LD5qg9Ow8d22p3u&#10;lvL9FB+vbIy7oR7Vm9aXF/P2HljGOf/B8KtP6lCR0z4cvE1s0KDEkkgNa6WAUS7XQgLbE3grV8Cr&#10;kv//oPoBAAD//wMAUEsBAi0AFAAGAAgAAAAhALaDOJL+AAAA4QEAABMAAAAAAAAAAAAAAAAAAAAA&#10;AFtDb250ZW50X1R5cGVzXS54bWxQSwECLQAUAAYACAAAACEAOP0h/9YAAACUAQAACwAAAAAAAAAA&#10;AAAAAAAvAQAAX3JlbHMvLnJlbHNQSwECLQAUAAYACAAAACEA56Xhn+MCAAAnBgAADgAAAAAAAAAA&#10;AAAAAAAuAgAAZHJzL2Uyb0RvYy54bWxQSwECLQAUAAYACAAAACEA+FEbG94AAAAJAQAADwAAAAAA&#10;AAAAAAAAAAA9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170F7ECB" w14:textId="78A0993B" w:rsidR="00E90FBF" w:rsidRPr="00E90FBF" w:rsidRDefault="00E90FBF" w:rsidP="00E90FBF"/>
    <w:p w14:paraId="442368F7" w14:textId="1D7EA160" w:rsidR="00E90FBF" w:rsidRPr="00E90FBF" w:rsidRDefault="00E90FBF" w:rsidP="00E90FBF"/>
    <w:p w14:paraId="1E01AAF5" w14:textId="41082CA1" w:rsidR="00E90FBF" w:rsidRPr="00E90FBF" w:rsidRDefault="00E90FBF" w:rsidP="00E90FBF"/>
    <w:p w14:paraId="71A4FC18" w14:textId="61681C3A" w:rsidR="00E90FBF" w:rsidRPr="00E90FBF" w:rsidRDefault="00E90FBF" w:rsidP="00E90FBF"/>
    <w:p w14:paraId="720FD27B" w14:textId="640AAAB9" w:rsidR="00E90FBF" w:rsidRPr="00E90FBF" w:rsidRDefault="00E90FBF" w:rsidP="00E90FBF"/>
    <w:p w14:paraId="084466BC" w14:textId="4325E083" w:rsidR="00E90FBF" w:rsidRPr="00E90FBF" w:rsidRDefault="00E90FBF" w:rsidP="00E90FBF"/>
    <w:p w14:paraId="1F22CD7F" w14:textId="153234B1" w:rsidR="00E90FBF" w:rsidRPr="00E90FBF" w:rsidRDefault="00E90FBF" w:rsidP="00E90FBF"/>
    <w:p w14:paraId="421C1C94" w14:textId="4B812F09" w:rsidR="00E90FBF" w:rsidRPr="00E90FBF" w:rsidRDefault="00E90FBF" w:rsidP="00E90FBF"/>
    <w:p w14:paraId="35F63ADF" w14:textId="423D453E" w:rsidR="00E90FBF" w:rsidRPr="00E90FBF" w:rsidRDefault="00E90FBF" w:rsidP="00E90FBF"/>
    <w:p w14:paraId="43963942" w14:textId="751F7BBB" w:rsidR="00E90FBF" w:rsidRPr="00E90FBF" w:rsidRDefault="00E90FBF" w:rsidP="00E90FBF"/>
    <w:p w14:paraId="53DA9E35" w14:textId="04F4390A" w:rsidR="00E90FBF" w:rsidRPr="00E90FBF" w:rsidRDefault="00E90FBF" w:rsidP="00E90FBF"/>
    <w:p w14:paraId="283CE9AF" w14:textId="43DDA921" w:rsidR="00E90FBF" w:rsidRPr="00E90FBF" w:rsidRDefault="00E90FBF" w:rsidP="00E90FBF"/>
    <w:p w14:paraId="29AE2690" w14:textId="190A3868" w:rsidR="00E90FBF" w:rsidRPr="00E90FBF" w:rsidRDefault="00E90FBF" w:rsidP="00E90FBF"/>
    <w:p w14:paraId="3822BC4F" w14:textId="279EE3F7" w:rsidR="00E90FBF" w:rsidRPr="00E90FBF" w:rsidRDefault="00E90FBF" w:rsidP="00E90FBF"/>
    <w:p w14:paraId="159C363A" w14:textId="24D90B17" w:rsidR="00E90FBF" w:rsidRPr="00E90FBF" w:rsidRDefault="00E90FBF" w:rsidP="00E90FBF"/>
    <w:p w14:paraId="358B37CA" w14:textId="38E81055" w:rsidR="00E90FBF" w:rsidRPr="00E90FBF" w:rsidRDefault="00E90FBF" w:rsidP="00E90FBF"/>
    <w:p w14:paraId="39C75F73" w14:textId="30A59F10" w:rsidR="00E90FBF" w:rsidRPr="00E90FBF" w:rsidRDefault="00E90FBF" w:rsidP="00E90FBF"/>
    <w:p w14:paraId="5CD3EBF2" w14:textId="490F9986" w:rsidR="00E90FBF" w:rsidRPr="00E90FBF" w:rsidRDefault="00E90FBF" w:rsidP="00E90FBF"/>
    <w:p w14:paraId="7681981F" w14:textId="64B5D36C" w:rsidR="00E90FBF" w:rsidRPr="00E90FBF" w:rsidRDefault="00E90FBF" w:rsidP="00E90FBF"/>
    <w:p w14:paraId="2E7CC14F" w14:textId="0310BCD5" w:rsidR="00E90FBF" w:rsidRPr="00E90FBF" w:rsidRDefault="00E90FBF" w:rsidP="00E90FBF"/>
    <w:p w14:paraId="3428F5A5" w14:textId="2264929D" w:rsidR="00E90FBF" w:rsidRDefault="00E90FBF" w:rsidP="00E90FBF"/>
    <w:p w14:paraId="07594916" w14:textId="07557F60" w:rsidR="00E90FBF" w:rsidRPr="00E90FBF" w:rsidRDefault="00E90FBF" w:rsidP="00E90FBF">
      <w:pPr>
        <w:rPr>
          <w:color w:val="FF0000"/>
          <w:szCs w:val="28"/>
        </w:rPr>
      </w:pPr>
    </w:p>
    <w:p w14:paraId="7ACBE2FD" w14:textId="6F85155B" w:rsidR="00E90FBF" w:rsidRPr="00E90FBF" w:rsidRDefault="00902D3B" w:rsidP="00E90FBF">
      <w:pPr>
        <w:rPr>
          <w:color w:val="FF0000"/>
          <w:szCs w:val="28"/>
        </w:rPr>
      </w:pPr>
      <w:r>
        <w:rPr>
          <w:color w:val="FF0000"/>
          <w:szCs w:val="28"/>
        </w:rPr>
        <w:t>Note:</w:t>
      </w:r>
    </w:p>
    <w:p w14:paraId="7AD00229" w14:textId="77777777" w:rsidR="00E90FBF" w:rsidRPr="00E90FBF" w:rsidRDefault="00E90FBF" w:rsidP="00E6133C">
      <w:pPr>
        <w:numPr>
          <w:ilvl w:val="0"/>
          <w:numId w:val="13"/>
        </w:numPr>
        <w:rPr>
          <w:szCs w:val="28"/>
        </w:rPr>
      </w:pPr>
      <w:r w:rsidRPr="00E90FBF">
        <w:rPr>
          <w:szCs w:val="28"/>
        </w:rPr>
        <w:t>Date on which last MTR submission was done is shown</w:t>
      </w:r>
    </w:p>
    <w:p w14:paraId="18EFE1A6" w14:textId="77777777" w:rsidR="00E90FBF" w:rsidRPr="00E90FBF" w:rsidRDefault="00E90FBF" w:rsidP="00E6133C">
      <w:pPr>
        <w:numPr>
          <w:ilvl w:val="0"/>
          <w:numId w:val="13"/>
        </w:numPr>
        <w:rPr>
          <w:szCs w:val="28"/>
        </w:rPr>
      </w:pPr>
      <w:r w:rsidRPr="00E90FBF">
        <w:rPr>
          <w:szCs w:val="28"/>
        </w:rPr>
        <w:t xml:space="preserve">Complete the submission for all subsequent </w:t>
      </w:r>
      <w:r w:rsidRPr="00E90FBF">
        <w:rPr>
          <w:color w:val="FF0000"/>
          <w:szCs w:val="28"/>
        </w:rPr>
        <w:t>reporting dates</w:t>
      </w:r>
    </w:p>
    <w:p w14:paraId="45B04F6F" w14:textId="1B5BD69F" w:rsidR="00E90FBF" w:rsidRPr="00E90FBF" w:rsidRDefault="00E90FBF" w:rsidP="00E6133C">
      <w:pPr>
        <w:numPr>
          <w:ilvl w:val="0"/>
          <w:numId w:val="13"/>
        </w:numPr>
        <w:rPr>
          <w:szCs w:val="28"/>
        </w:rPr>
      </w:pPr>
      <w:r w:rsidRPr="00E90FBF">
        <w:rPr>
          <w:szCs w:val="28"/>
        </w:rPr>
        <w:t xml:space="preserve">Upload MTR file and click </w:t>
      </w:r>
      <w:r w:rsidRPr="00E90FBF">
        <w:rPr>
          <w:color w:val="FF0000"/>
          <w:szCs w:val="28"/>
        </w:rPr>
        <w:t>Validate</w:t>
      </w:r>
    </w:p>
    <w:p w14:paraId="2D456229" w14:textId="7894D093" w:rsidR="00E90FBF" w:rsidRDefault="00E90FBF" w:rsidP="00E90FBF">
      <w:pPr>
        <w:ind w:left="360"/>
        <w:rPr>
          <w:color w:val="FF0000"/>
          <w:szCs w:val="28"/>
        </w:rPr>
      </w:pPr>
    </w:p>
    <w:p w14:paraId="0A4E45C1" w14:textId="0587ABA6" w:rsidR="00E90FBF" w:rsidRDefault="00E90FBF" w:rsidP="00E90FBF">
      <w:pPr>
        <w:pStyle w:val="Heading3"/>
      </w:pP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59D372F" wp14:editId="1CF8FADC">
                <wp:simplePos x="0" y="0"/>
                <wp:positionH relativeFrom="page">
                  <wp:align>right</wp:align>
                </wp:positionH>
                <wp:positionV relativeFrom="paragraph">
                  <wp:posOffset>484532</wp:posOffset>
                </wp:positionV>
                <wp:extent cx="3441433" cy="249299"/>
                <wp:effectExtent l="0" t="0" r="0" b="0"/>
                <wp:wrapNone/>
                <wp:docPr id="48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41433" cy="24929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FAE63F7" w14:textId="77777777" w:rsidR="00E90FBF" w:rsidRPr="00E90FBF" w:rsidRDefault="00E90FBF" w:rsidP="00E90FBF">
                            <w:pPr>
                              <w:rPr>
                                <w:b/>
                                <w:bCs/>
                                <w:color w:val="392E7D"/>
                                <w:sz w:val="18"/>
                                <w:szCs w:val="18"/>
                              </w:rPr>
                            </w:pPr>
                            <w:r w:rsidRPr="00E90FBF">
                              <w:rPr>
                                <w:rFonts w:cstheme="minorBidi"/>
                                <w:b/>
                                <w:bCs/>
                                <w:color w:val="392E7D"/>
                                <w:kern w:val="24"/>
                              </w:rPr>
                              <w:t>File content checks</w:t>
                            </w:r>
                          </w:p>
                        </w:txbxContent>
                      </wps:txbx>
                      <wps:bodyPr vert="horz"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9D372F" id="_x0000_s1027" type="#_x0000_t202" style="position:absolute;left:0;text-align:left;margin-left:219.8pt;margin-top:38.15pt;width:271pt;height:19.65pt;z-index:251760640;visibility:visible;mso-wrap-style:square;mso-wrap-distance-left:9pt;mso-wrap-distance-top:0;mso-wrap-distance-right:9pt;mso-wrap-distance-bottom:0;mso-position-horizontal:right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j0wuQEAAFwDAAAOAAAAZHJzL2Uyb0RvYy54bWysU9uO0zAQfUfiHyy/0/QSIRo1XQGrRUgr&#10;QNrlA1zHaSxij5lxm5SvZ+y03RX7tuLFGdvHZ86ZmWxuRteLo0Gy4Gu5mM2lMF5DY/2+lj8f7959&#10;kIKi8o3qwZtangzJm+3bN5shVGYJHfSNQcEknqoh1LKLMVRFQbozTtEMgvF82QI6FXmL+6JBNTC7&#10;64vlfP6+GACbgKANEZ/eTpdym/nb1uj4vW3JRNHXkrXFvGJed2ktthtV7VGFzuqzDPUKFU5Zz0mv&#10;VLcqKnFA+4LKWY1A0MaZBldA21ptsgd2s5j/4+ahU8FkL1wcCtcy0f+j1d+OP1DYppYld8orxz16&#10;tLE3YpFqMwSqGPIQGBTHTzByj7NPCvegfxFDimeY6QExOtVibNGlL7sU/JDLf7qW3IxRaD5cleWi&#10;XK2k0Hy3LNfL9TrlLZ5eB6T4xYATKaglckuzAnW8pzhBL5CzmCl/khXH3ZjNXc3soDmxF55Y5uoA&#10;/0gxcPdrSb8PCo0U/VfP5U2jcgnwEuwuAcb+M0wDpbxmllpOmih8PES4s1lXEjClO+viFmZn53FL&#10;M/J8n1FPP8X2LwAAAP//AwBQSwMEFAAGAAgAAAAhAH1jGsnbAAAABwEAAA8AAABkcnMvZG93bnJl&#10;di54bWxMj8FOwzAQRO9I/IO1SFxQ6zjQACFOhRBcuFG49ObGSxJhr6PYTUK/nuUEx9kZzbyttot3&#10;YsIx9oE0qHUGAqkJtqdWw8f7y+oOREyGrHGBUMM3RtjW52eVKW2Y6Q2nXWoFl1AsjYYupaGUMjYd&#10;ehPXYUBi7zOM3iSWYyvtaGYu907mWVZIb3rihc4M+NRh87U7eg3F8jxcvd5jPp8aN9H+pFRCpfXl&#10;xfL4ACLhkv7C8IvP6FAz0yEcyUbhNPAjScNtcQ2C3c1NzocDx9SmAFlX8j9//QMAAP//AwBQSwEC&#10;LQAUAAYACAAAACEAtoM4kv4AAADhAQAAEwAAAAAAAAAAAAAAAAAAAAAAW0NvbnRlbnRfVHlwZXNd&#10;LnhtbFBLAQItABQABgAIAAAAIQA4/SH/1gAAAJQBAAALAAAAAAAAAAAAAAAAAC8BAABfcmVscy8u&#10;cmVsc1BLAQItABQABgAIAAAAIQA1Hj0wuQEAAFwDAAAOAAAAAAAAAAAAAAAAAC4CAABkcnMvZTJv&#10;RG9jLnhtbFBLAQItABQABgAIAAAAIQB9YxrJ2wAAAAcBAAAPAAAAAAAAAAAAAAAAABMEAABkcnMv&#10;ZG93bnJldi54bWxQSwUGAAAAAAQABADzAAAAGwUAAAAA&#10;" filled="f" stroked="f">
                <v:textbox style="mso-fit-shape-to-text:t" inset="0,0,0,0">
                  <w:txbxContent>
                    <w:p w14:paraId="7FAE63F7" w14:textId="77777777" w:rsidR="00E90FBF" w:rsidRPr="00E90FBF" w:rsidRDefault="00E90FBF" w:rsidP="00E90FBF">
                      <w:pPr>
                        <w:rPr>
                          <w:b/>
                          <w:bCs/>
                          <w:color w:val="392E7D"/>
                          <w:sz w:val="18"/>
                          <w:szCs w:val="18"/>
                        </w:rPr>
                      </w:pPr>
                      <w:r w:rsidRPr="00E90FBF">
                        <w:rPr>
                          <w:rFonts w:cstheme="minorBidi"/>
                          <w:b/>
                          <w:bCs/>
                          <w:color w:val="392E7D"/>
                          <w:kern w:val="24"/>
                        </w:rPr>
                        <w:t>File content checks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E90FBF">
        <w:t>Validate MTR file Data submission</w:t>
      </w:r>
    </w:p>
    <w:p w14:paraId="4F13C691" w14:textId="7040EB16" w:rsidR="00E90FBF" w:rsidRPr="00E90FBF" w:rsidRDefault="00E90FBF" w:rsidP="00E90FBF"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2589C57F" wp14:editId="20B53C59">
                <wp:simplePos x="0" y="0"/>
                <wp:positionH relativeFrom="column">
                  <wp:posOffset>63500</wp:posOffset>
                </wp:positionH>
                <wp:positionV relativeFrom="paragraph">
                  <wp:posOffset>3810</wp:posOffset>
                </wp:positionV>
                <wp:extent cx="3441065" cy="262255"/>
                <wp:effectExtent l="0" t="0" r="0" b="0"/>
                <wp:wrapNone/>
                <wp:docPr id="49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441065" cy="262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03DF623" w14:textId="77777777" w:rsidR="00E90FBF" w:rsidRPr="00E90FBF" w:rsidRDefault="00E90FBF" w:rsidP="00E90FBF">
                            <w:pPr>
                              <w:rPr>
                                <w:b/>
                                <w:bCs/>
                                <w:color w:val="392E7D"/>
                                <w:sz w:val="18"/>
                                <w:szCs w:val="18"/>
                              </w:rPr>
                            </w:pPr>
                            <w:r w:rsidRPr="00E90FBF">
                              <w:rPr>
                                <w:rFonts w:cstheme="minorBidi"/>
                                <w:b/>
                                <w:bCs/>
                                <w:color w:val="392E7D"/>
                                <w:kern w:val="24"/>
                              </w:rPr>
                              <w:t>File format checks</w:t>
                            </w:r>
                          </w:p>
                        </w:txbxContent>
                      </wps:txbx>
                      <wps:bodyPr vert="horz"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89C57F" id="_x0000_s1028" type="#_x0000_t202" style="position:absolute;margin-left:5pt;margin-top:.3pt;width:270.95pt;height:20.65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PiuQEAAFwDAAAOAAAAZHJzL2Uyb0RvYy54bWysU8GO0zAQvSPxD5bvNGloK4jqroDVIqQV&#10;rLTLB7iO01jEHuNxm5SvZ+w03RXcEBdnbD+/eW9msr0Zbc9OOqABJ/hyUXKmnYLGuIPg35/u3rzj&#10;DKN0jezBacHPGvnN7vWr7eBrXUEHfaMDIxKH9eAF72L0dVGg6rSVuACvHV22EKyMtA2HoglyIHbb&#10;F1VZbooBQuMDKI1Ip7fTJd9l/rbVKn5rW9SR9YKTtpjXkNd9WovdVtaHIH1n1EWG/AcVVhpHSa9U&#10;tzJKdgzmLyprVACENi4U2ALa1iidPZCbZfmHm8dOep29UHHQX8uE/49WfT09BGYawVfvOXPSUo+e&#10;TOw1W6baDB5rgjx6AsXxI4zU4+wT/T2oH0iQ4gVmeoCETrUY22DTl1wyekjlP19LrsfIFB2+Xa2W&#10;5WbNmaK7alNV63XKWzy/9gHjZw2WpUDwQC3NCuTpHuMEnSEXMVP+JCuO+zGbq2Yze2jO5IUmlrg6&#10;CL84G6j7guPPowyas/6Lo/KmUZmDMAf7OQix/wTTQEmniEXwSRP6D8cIdybrSgKmdBdd1MLs7DJu&#10;aUZe7jPq+afY/QYAAP//AwBQSwMEFAAGAAgAAAAhACi5BRzaAAAABgEAAA8AAABkcnMvZG93bnJl&#10;di54bWxMj8FOwzAMhu9IvENkpF0QSzOxiXVNJ4TYhRsbF25Z47UViVM1Wdvt6WdOcLJ+/dbnz8V2&#10;8k4M2Mc2kAY1z0AgVcG2VGv4OuyeXkDEZMgaFwg1XDDCtry/K0xuw0ifOOxTLRhCMTcampS6XMpY&#10;NehNnIcOibtT6L1JHPta2t6MDPdOLrJsJb1piS80psO3Bquf/dlrWE3v3ePHGhfjtXIDfV+VSqi0&#10;nj1MrxsQCaf0twy/+qwOJTsdw5lsFI5zxq8kZoHgdrlUaxBHDc88ZVnI//rlDQAA//8DAFBLAQIt&#10;ABQABgAIAAAAIQC2gziS/gAAAOEBAAATAAAAAAAAAAAAAAAAAAAAAABbQ29udGVudF9UeXBlc10u&#10;eG1sUEsBAi0AFAAGAAgAAAAhADj9If/WAAAAlAEAAAsAAAAAAAAAAAAAAAAALwEAAF9yZWxzLy5y&#10;ZWxzUEsBAi0AFAAGAAgAAAAhAK8RE+K5AQAAXAMAAA4AAAAAAAAAAAAAAAAALgIAAGRycy9lMm9E&#10;b2MueG1sUEsBAi0AFAAGAAgAAAAhACi5BRzaAAAABgEAAA8AAAAAAAAAAAAAAAAAEwQAAGRycy9k&#10;b3ducmV2LnhtbFBLBQYAAAAABAAEAPMAAAAaBQAAAAA=&#10;" filled="f" stroked="f">
                <v:textbox style="mso-fit-shape-to-text:t" inset="0,0,0,0">
                  <w:txbxContent>
                    <w:p w14:paraId="603DF623" w14:textId="77777777" w:rsidR="00E90FBF" w:rsidRPr="00E90FBF" w:rsidRDefault="00E90FBF" w:rsidP="00E90FBF">
                      <w:pPr>
                        <w:rPr>
                          <w:b/>
                          <w:bCs/>
                          <w:color w:val="392E7D"/>
                          <w:sz w:val="18"/>
                          <w:szCs w:val="18"/>
                        </w:rPr>
                      </w:pPr>
                      <w:r w:rsidRPr="00E90FBF">
                        <w:rPr>
                          <w:rFonts w:cstheme="minorBidi"/>
                          <w:b/>
                          <w:bCs/>
                          <w:color w:val="392E7D"/>
                          <w:kern w:val="24"/>
                        </w:rPr>
                        <w:t>File format checks</w:t>
                      </w:r>
                    </w:p>
                  </w:txbxContent>
                </v:textbox>
              </v:shape>
            </w:pict>
          </mc:Fallback>
        </mc:AlternateContent>
      </w:r>
    </w:p>
    <w:p w14:paraId="25049C91" w14:textId="2E6E031B" w:rsidR="00E90FBF" w:rsidRPr="00E90FBF" w:rsidRDefault="00E90FBF" w:rsidP="00E90FBF">
      <w:pPr>
        <w:ind w:left="360"/>
        <w:rPr>
          <w:szCs w:val="28"/>
        </w:rPr>
      </w:pPr>
      <w:r w:rsidRPr="00E90FBF">
        <w:rPr>
          <w:noProof/>
        </w:rPr>
        <w:drawing>
          <wp:anchor distT="0" distB="0" distL="114300" distR="114300" simplePos="0" relativeHeight="251757568" behindDoc="0" locked="0" layoutInCell="1" allowOverlap="1" wp14:anchorId="52DBBAEF" wp14:editId="2249F25B">
            <wp:simplePos x="0" y="0"/>
            <wp:positionH relativeFrom="margin">
              <wp:posOffset>0</wp:posOffset>
            </wp:positionH>
            <wp:positionV relativeFrom="paragraph">
              <wp:posOffset>80010</wp:posOffset>
            </wp:positionV>
            <wp:extent cx="2647315" cy="1494790"/>
            <wp:effectExtent l="0" t="0" r="635" b="0"/>
            <wp:wrapNone/>
            <wp:docPr id="4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66F6EFBC-A5FA-4444-982A-AA42742599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66F6EFBC-A5FA-4444-982A-AA42742599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47315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0FBF">
        <w:rPr>
          <w:noProof/>
        </w:rPr>
        <w:drawing>
          <wp:anchor distT="0" distB="0" distL="114300" distR="114300" simplePos="0" relativeHeight="251758592" behindDoc="0" locked="0" layoutInCell="1" allowOverlap="1" wp14:anchorId="4411DE78" wp14:editId="355E04DF">
            <wp:simplePos x="0" y="0"/>
            <wp:positionH relativeFrom="margin">
              <wp:posOffset>3256915</wp:posOffset>
            </wp:positionH>
            <wp:positionV relativeFrom="paragraph">
              <wp:posOffset>9304</wp:posOffset>
            </wp:positionV>
            <wp:extent cx="2401294" cy="1534160"/>
            <wp:effectExtent l="0" t="0" r="0" b="8890"/>
            <wp:wrapNone/>
            <wp:docPr id="47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028113EC-7C0E-465E-B607-DF9BE8FB327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028113EC-7C0E-465E-B607-DF9BE8FB327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01294" cy="1534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044A0F" w14:textId="4A681E5B" w:rsidR="00E90FBF" w:rsidRDefault="00E90FBF" w:rsidP="00E90FBF"/>
    <w:p w14:paraId="3F814351" w14:textId="61712B65" w:rsidR="00E90FBF" w:rsidRPr="00E90FBF" w:rsidRDefault="00E90FBF" w:rsidP="00E90FBF"/>
    <w:p w14:paraId="4D9A9C94" w14:textId="3F75C045" w:rsidR="00E90FBF" w:rsidRPr="00E90FBF" w:rsidRDefault="00E90FBF" w:rsidP="00E90FBF"/>
    <w:p w14:paraId="235DDD20" w14:textId="62F8E818" w:rsidR="00E90FBF" w:rsidRPr="00E90FBF" w:rsidRDefault="00E90FBF" w:rsidP="00E90FBF"/>
    <w:p w14:paraId="01ECC7E6" w14:textId="73BD7A99" w:rsidR="00E90FBF" w:rsidRPr="00E90FBF" w:rsidRDefault="00E90FBF" w:rsidP="00E90FBF"/>
    <w:p w14:paraId="47153AB1" w14:textId="1479737E" w:rsidR="00E90FBF" w:rsidRPr="00E90FBF" w:rsidRDefault="00E90FBF" w:rsidP="00E90FBF"/>
    <w:p w14:paraId="12505E6D" w14:textId="3043312C" w:rsidR="00E90FBF" w:rsidRPr="00E90FBF" w:rsidRDefault="00E90FBF" w:rsidP="00E90FBF"/>
    <w:p w14:paraId="0E1663C2" w14:textId="77777777" w:rsidR="00E90FBF" w:rsidRDefault="00E90FBF" w:rsidP="00E90FBF"/>
    <w:p w14:paraId="2388482F" w14:textId="77777777" w:rsidR="00E90FBF" w:rsidRDefault="00E90FBF" w:rsidP="00E90FBF">
      <w:pPr>
        <w:rPr>
          <w:szCs w:val="28"/>
        </w:rPr>
      </w:pPr>
    </w:p>
    <w:p w14:paraId="404C9157" w14:textId="6014B131" w:rsidR="00E90FBF" w:rsidRPr="00E90FBF" w:rsidRDefault="00902D3B" w:rsidP="00E90FBF">
      <w:pPr>
        <w:rPr>
          <w:szCs w:val="28"/>
        </w:rPr>
      </w:pPr>
      <w:r>
        <w:rPr>
          <w:szCs w:val="28"/>
        </w:rPr>
        <w:t>Note:</w:t>
      </w:r>
    </w:p>
    <w:p w14:paraId="54708069" w14:textId="77777777" w:rsidR="00E90FBF" w:rsidRPr="00E90FBF" w:rsidRDefault="00E90FBF" w:rsidP="00E6133C">
      <w:pPr>
        <w:numPr>
          <w:ilvl w:val="0"/>
          <w:numId w:val="14"/>
        </w:numPr>
        <w:rPr>
          <w:szCs w:val="28"/>
        </w:rPr>
      </w:pPr>
      <w:r w:rsidRPr="00E90FBF">
        <w:rPr>
          <w:szCs w:val="28"/>
        </w:rPr>
        <w:t>File not processed if format invalid as per SEBI guidelines</w:t>
      </w:r>
    </w:p>
    <w:p w14:paraId="7AFB29C3" w14:textId="60E24684" w:rsidR="00E90FBF" w:rsidRPr="00E90FBF" w:rsidRDefault="00E90FBF" w:rsidP="00E6133C">
      <w:pPr>
        <w:numPr>
          <w:ilvl w:val="0"/>
          <w:numId w:val="14"/>
        </w:numPr>
        <w:rPr>
          <w:szCs w:val="28"/>
        </w:rPr>
      </w:pPr>
      <w:r w:rsidRPr="00E90FBF">
        <w:rPr>
          <w:szCs w:val="28"/>
        </w:rPr>
        <w:t>File rejected and errors displayed (next page) if contents not as per SEBI guidelines</w:t>
      </w:r>
    </w:p>
    <w:p w14:paraId="2FC06D03" w14:textId="546DD7DE" w:rsidR="00E90FBF" w:rsidRDefault="0018043A" w:rsidP="00E90FBF">
      <w:pPr>
        <w:pStyle w:val="Heading3"/>
        <w:rPr>
          <w:lang w:bidi="hi-IN"/>
        </w:rPr>
      </w:pPr>
      <w:r w:rsidRPr="00E90FBF">
        <w:rPr>
          <w:noProof/>
          <w:lang w:bidi="hi-IN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E50A7B4" wp14:editId="30883A2A">
                <wp:simplePos x="0" y="0"/>
                <wp:positionH relativeFrom="column">
                  <wp:posOffset>4135755</wp:posOffset>
                </wp:positionH>
                <wp:positionV relativeFrom="paragraph">
                  <wp:posOffset>489622</wp:posOffset>
                </wp:positionV>
                <wp:extent cx="1604010" cy="306070"/>
                <wp:effectExtent l="0" t="0" r="15240" b="17780"/>
                <wp:wrapNone/>
                <wp:docPr id="30" name="Rectangle 29">
                  <a:extLst xmlns:a="http://schemas.openxmlformats.org/drawingml/2006/main">
                    <a:ext uri="{FF2B5EF4-FFF2-40B4-BE49-F238E27FC236}">
                      <a16:creationId xmlns:a16="http://schemas.microsoft.com/office/drawing/2014/main" id="{3A987459-B7EA-40BA-943A-AD2D9BBC489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306070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5D800CAD" id="Rectangle 29" o:spid="_x0000_s1026" style="position:absolute;margin-left:325.65pt;margin-top:38.55pt;width:126.3pt;height:24.1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I6B4gIAACcGAAAOAAAAZHJzL2Uyb0RvYy54bWysVMlu2zAQvRfoPxC8N5IVZzMiB0aWokDQ&#10;BEmKnGmKsgRQJEvSW7++j6SkLC2KoqgP9FCceTPzZjm/2HWSbIR1rVYlnRzklAjFddWqVUm/Pd18&#10;OqXEeaYqJrUSJd0LRy/mHz+cb81MFLrRshKWAES52daUtPHezLLM8UZ0zB1oIxQea2075nG1q6yy&#10;bAv0TmZFnh9nW20rYzUXzuHrVXqk84hf14L7u7p2whNZUsTm42njuQxnNj9ns5Vlpml5Hwb7hyg6&#10;1io4HaGumGdkbdtfoLqWW+107Q+47jJd1y0XMQdkM8nfZfPYMCNiLiDHmZEm9/9g+dfNvSVtVdJD&#10;0KNYhxo9gDWmVlKQ4iwQtDVuBr1Hc2/7m4MYst3Vtgv/yIPsIqn7kVSx84Tj4+Q4nyI1SjjeDvPj&#10;/CSynr1YG+v8Z6E7EoSSWriPXLLNrfPwCNVBJThT+qaVMhZOKrKFh+IkD/gM/WNVBakzSMipFSVM&#10;rtCX3NuI6LRsq2AdcJxdLS+lJRuG3rguirw4DdnC2xu14PqKuSbpVZBS01i9VlWMohGsulYV8XsD&#10;9hT6nIawOoFQpID7IEVNz1r5N5qIQSqEEphPXEfJ76UIkUv1IGoUDewWKa8wLmJMhnEulJ+kp4ZV&#10;IsV+lOM3pDhYxIQjYECuwc2I3QMMmglkwE5M9frBVMRpG43zPwWWjEeL6FkrPxp3rdJ9xd56l8iq&#10;95z0B5ISNYGlpa72aGmr06w7w29alPCWOX/PLIYbrYKF5e9w1FKjULqXKGm0/fG770EfM4dXVBbL&#10;As31fc0s6iy/KEzj2WQ6BayPl+nRSYGLff2yfP2i1t2lRs9NsBoNj2LQ93IQa6u7Z+y1RfCKJ6Y4&#10;fKc27i+XPi0xbEYuFouoho1imL9Vj4YH8MBqaN6n3TOzph8uj7H8qofFwmbvZizpBkulF2uv6zYO&#10;4AuvPd/YRrFx+s0Z1t3re9R62e/znwAAAP//AwBQSwMEFAAGAAgAAAAhAAyzbs3hAAAACgEAAA8A&#10;AABkcnMvZG93bnJldi54bWxMj8tOwzAQRfdI/IM1SGxQ6zxISkOcqgLxAQRQ6c6NTRIRjyPbTUO/&#10;nukKlqN7dO+ZcjObgU3a+d6igHgZAdPYWNVjK+D97WXxAMwHiUoOFrWAH+1hU11flbJQ9oSveqpD&#10;y6gEfSEFdCGMBee+6bSRfmlHjZR9WWdkoNO1XDl5onIz8CSKcm5kj7TQyVE/dbr5ro9GwOd22p/v&#10;s2R3ds93yrn9UI/5hxC3N/P2EVjQc/iD4aJP6lCR08EeUXk2CMizOCVUwGoVAyNgHaVrYAcikywF&#10;XpX8/wvVLwAAAP//AwBQSwECLQAUAAYACAAAACEAtoM4kv4AAADhAQAAEwAAAAAAAAAAAAAAAAAA&#10;AAAAW0NvbnRlbnRfVHlwZXNdLnhtbFBLAQItABQABgAIAAAAIQA4/SH/1gAAAJQBAAALAAAAAAAA&#10;AAAAAAAAAC8BAABfcmVscy8ucmVsc1BLAQItABQABgAIAAAAIQDXGI6B4gIAACcGAAAOAAAAAAAA&#10;AAAAAAAAAC4CAABkcnMvZTJvRG9jLnhtbFBLAQItABQABgAIAAAAIQAMs27N4QAAAAoBAAAPAAAA&#10;AAAAAAAAAAAAADwFAABkcnMvZG93bnJldi54bWxQSwUGAAAAAAQABADzAAAASgYAAAAA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="00E90FBF" w:rsidRPr="00E90FBF">
        <w:rPr>
          <w:noProof/>
          <w:lang w:bidi="hi-IN"/>
        </w:rPr>
        <w:drawing>
          <wp:anchor distT="0" distB="0" distL="114300" distR="114300" simplePos="0" relativeHeight="251763712" behindDoc="0" locked="0" layoutInCell="1" allowOverlap="1" wp14:anchorId="0C16E1F7" wp14:editId="0FD6D38A">
            <wp:simplePos x="0" y="0"/>
            <wp:positionH relativeFrom="margin">
              <wp:align>left</wp:align>
            </wp:positionH>
            <wp:positionV relativeFrom="paragraph">
              <wp:posOffset>212864</wp:posOffset>
            </wp:positionV>
            <wp:extent cx="6012180" cy="4323715"/>
            <wp:effectExtent l="0" t="0" r="7620" b="635"/>
            <wp:wrapNone/>
            <wp:docPr id="52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5A6E2D61-D3DB-4BA5-9F68-440B97D0A0C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5A6E2D61-D3DB-4BA5-9F68-440B97D0A0C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432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0FBF" w:rsidRPr="00E90FBF">
        <w:rPr>
          <w:lang w:bidi="hi-IN"/>
        </w:rPr>
        <w:t>Rejected records error count displayed</w:t>
      </w:r>
    </w:p>
    <w:p w14:paraId="1909435E" w14:textId="7E747307" w:rsidR="00E90FBF" w:rsidRPr="00E90FBF" w:rsidRDefault="00E90FBF" w:rsidP="00E90FBF">
      <w:pPr>
        <w:rPr>
          <w:lang w:bidi="hi-IN"/>
        </w:rPr>
      </w:pPr>
    </w:p>
    <w:p w14:paraId="1F39CEFA" w14:textId="26FB3BC6" w:rsidR="00E90FBF" w:rsidRDefault="00E90FBF" w:rsidP="00E90FBF"/>
    <w:p w14:paraId="68282C04" w14:textId="7B826CB5" w:rsidR="00E90FBF" w:rsidRPr="00E90FBF" w:rsidRDefault="00E90FBF" w:rsidP="00E90FBF"/>
    <w:p w14:paraId="55915969" w14:textId="441FE7B0" w:rsidR="00E90FBF" w:rsidRPr="00E90FBF" w:rsidRDefault="00E90FBF" w:rsidP="00E90FBF"/>
    <w:p w14:paraId="17081CE9" w14:textId="2D49E58C" w:rsidR="00E90FBF" w:rsidRPr="00E90FBF" w:rsidRDefault="00E90FBF" w:rsidP="00E90FBF"/>
    <w:p w14:paraId="06F7E99B" w14:textId="6FC98632" w:rsidR="00E90FBF" w:rsidRPr="00E90FBF" w:rsidRDefault="00E90FBF" w:rsidP="00E90FBF"/>
    <w:p w14:paraId="212E106C" w14:textId="7F38B435" w:rsidR="00E90FBF" w:rsidRPr="00E90FBF" w:rsidRDefault="00E90FBF" w:rsidP="00E90FBF"/>
    <w:p w14:paraId="3D663F34" w14:textId="169381BD" w:rsidR="00E90FBF" w:rsidRPr="00E90FBF" w:rsidRDefault="00E90FBF" w:rsidP="00E90FBF"/>
    <w:p w14:paraId="33E4ECF4" w14:textId="70631671" w:rsidR="00E90FBF" w:rsidRPr="00E90FBF" w:rsidRDefault="00E90FBF" w:rsidP="00E90FBF"/>
    <w:p w14:paraId="2460EA08" w14:textId="34FF0DD9" w:rsidR="00E90FBF" w:rsidRPr="00E90FBF" w:rsidRDefault="00E90FBF" w:rsidP="00E90FBF"/>
    <w:p w14:paraId="37C3089C" w14:textId="502E2D26" w:rsidR="00E90FBF" w:rsidRPr="00E90FBF" w:rsidRDefault="00E90FBF" w:rsidP="00E90FBF"/>
    <w:p w14:paraId="1686FAE6" w14:textId="53541934" w:rsidR="00E90FBF" w:rsidRPr="00E90FBF" w:rsidRDefault="00E90FBF" w:rsidP="00E90FBF"/>
    <w:p w14:paraId="5C57BCF3" w14:textId="2CF8A70C" w:rsidR="00E90FBF" w:rsidRPr="00E90FBF" w:rsidRDefault="00E90FBF" w:rsidP="00E90FBF"/>
    <w:p w14:paraId="5A2D38FF" w14:textId="13F06CF9" w:rsidR="00E90FBF" w:rsidRPr="00E90FBF" w:rsidRDefault="00E90FBF" w:rsidP="00E90FBF"/>
    <w:p w14:paraId="09915A3C" w14:textId="283F781B" w:rsidR="00E90FBF" w:rsidRPr="00E90FBF" w:rsidRDefault="00E90FBF" w:rsidP="00E90FBF"/>
    <w:p w14:paraId="25EF6227" w14:textId="6B952A70" w:rsidR="00E90FBF" w:rsidRPr="00E90FBF" w:rsidRDefault="00E90FBF" w:rsidP="00E90FBF"/>
    <w:p w14:paraId="5489F456" w14:textId="4B6F6594" w:rsidR="00E90FBF" w:rsidRPr="00E90FBF" w:rsidRDefault="00E90FBF" w:rsidP="00E90FBF"/>
    <w:p w14:paraId="0B98AC8B" w14:textId="7B2018CC" w:rsidR="00E90FBF" w:rsidRPr="00E90FBF" w:rsidRDefault="00E90FBF" w:rsidP="00E90FBF"/>
    <w:p w14:paraId="1964552E" w14:textId="39247DFC" w:rsidR="00E90FBF" w:rsidRPr="00E90FBF" w:rsidRDefault="00E90FBF" w:rsidP="00E90FBF"/>
    <w:p w14:paraId="4801EFD5" w14:textId="0D5A9C91" w:rsidR="00E90FBF" w:rsidRPr="00E90FBF" w:rsidRDefault="00E90FBF" w:rsidP="00E90FBF"/>
    <w:p w14:paraId="68352683" w14:textId="5A136680" w:rsidR="00E90FBF" w:rsidRPr="00E90FBF" w:rsidRDefault="00E90FBF" w:rsidP="00E90FBF"/>
    <w:p w14:paraId="35502075" w14:textId="5DF9E7D1" w:rsidR="00E90FBF" w:rsidRPr="00E90FBF" w:rsidRDefault="00E90FBF" w:rsidP="00E90FBF"/>
    <w:p w14:paraId="573F296C" w14:textId="2D24EEAD" w:rsidR="00E90FBF" w:rsidRPr="00E90FBF" w:rsidRDefault="00E90FBF" w:rsidP="00E90FBF"/>
    <w:p w14:paraId="7CE51F89" w14:textId="7CF7CFEA" w:rsidR="00E90FBF" w:rsidRPr="00E90FBF" w:rsidRDefault="00E90FBF" w:rsidP="00E90FBF"/>
    <w:p w14:paraId="49F03BAB" w14:textId="202DEC1C" w:rsidR="00E90FBF" w:rsidRPr="00E90FBF" w:rsidRDefault="00E90FBF" w:rsidP="00E90FBF"/>
    <w:p w14:paraId="0CEC42D2" w14:textId="2704FB44" w:rsidR="00E90FBF" w:rsidRPr="00E90FBF" w:rsidRDefault="00E90FBF" w:rsidP="00E90FBF"/>
    <w:p w14:paraId="5A2A925B" w14:textId="2E3D8AA5" w:rsidR="00E90FBF" w:rsidRDefault="00E90FBF" w:rsidP="00E90FBF"/>
    <w:p w14:paraId="5F908EBD" w14:textId="3A871EE4" w:rsidR="00E90FBF" w:rsidRPr="00E90FBF" w:rsidRDefault="00902D3B" w:rsidP="00E90FBF">
      <w:pPr>
        <w:rPr>
          <w:color w:val="FF0000"/>
          <w:szCs w:val="28"/>
        </w:rPr>
      </w:pPr>
      <w:r>
        <w:rPr>
          <w:color w:val="FF0000"/>
          <w:szCs w:val="28"/>
        </w:rPr>
        <w:t>Note:</w:t>
      </w:r>
    </w:p>
    <w:p w14:paraId="47C0E3EB" w14:textId="0218F0AA" w:rsidR="00E90FBF" w:rsidRPr="00E90FBF" w:rsidRDefault="00E90FBF" w:rsidP="00E6133C">
      <w:pPr>
        <w:numPr>
          <w:ilvl w:val="0"/>
          <w:numId w:val="15"/>
        </w:numPr>
        <w:rPr>
          <w:szCs w:val="28"/>
        </w:rPr>
      </w:pPr>
      <w:r w:rsidRPr="00E90FBF">
        <w:rPr>
          <w:szCs w:val="28"/>
        </w:rPr>
        <w:t xml:space="preserve">Error count displayed as per </w:t>
      </w:r>
      <w:r w:rsidRPr="00E90FBF">
        <w:rPr>
          <w:color w:val="FF0000"/>
          <w:szCs w:val="28"/>
        </w:rPr>
        <w:t>Record Type</w:t>
      </w:r>
    </w:p>
    <w:p w14:paraId="4DF4807E" w14:textId="1A816DC0" w:rsidR="00E90FBF" w:rsidRPr="00E90FBF" w:rsidRDefault="00E90FBF" w:rsidP="00E6133C">
      <w:pPr>
        <w:numPr>
          <w:ilvl w:val="0"/>
          <w:numId w:val="15"/>
        </w:numPr>
        <w:rPr>
          <w:szCs w:val="28"/>
        </w:rPr>
      </w:pPr>
      <w:r w:rsidRPr="00E90FBF">
        <w:rPr>
          <w:szCs w:val="28"/>
        </w:rPr>
        <w:t xml:space="preserve">Download Response file using </w:t>
      </w:r>
      <w:r>
        <w:rPr>
          <w:color w:val="FF0000"/>
          <w:szCs w:val="28"/>
        </w:rPr>
        <w:t>‘</w:t>
      </w:r>
      <w:r w:rsidRPr="00E90FBF">
        <w:rPr>
          <w:color w:val="FF0000"/>
          <w:szCs w:val="28"/>
        </w:rPr>
        <w:t xml:space="preserve">Export Response File’ </w:t>
      </w:r>
      <w:r w:rsidRPr="00E90FBF">
        <w:rPr>
          <w:szCs w:val="28"/>
        </w:rPr>
        <w:t>icon</w:t>
      </w:r>
    </w:p>
    <w:p w14:paraId="555E7CC3" w14:textId="2AF88BDC" w:rsidR="00E90FBF" w:rsidRPr="00E90FBF" w:rsidRDefault="00E90FBF" w:rsidP="00E6133C">
      <w:pPr>
        <w:numPr>
          <w:ilvl w:val="0"/>
          <w:numId w:val="15"/>
        </w:numPr>
        <w:rPr>
          <w:szCs w:val="28"/>
        </w:rPr>
      </w:pPr>
      <w:r w:rsidRPr="00E90FBF">
        <w:rPr>
          <w:szCs w:val="28"/>
        </w:rPr>
        <w:t xml:space="preserve">Click </w:t>
      </w:r>
      <w:r w:rsidRPr="00E90FBF">
        <w:rPr>
          <w:color w:val="FF0000"/>
          <w:szCs w:val="28"/>
        </w:rPr>
        <w:t xml:space="preserve">Validation FAQ </w:t>
      </w:r>
      <w:r w:rsidRPr="00E90FBF">
        <w:rPr>
          <w:szCs w:val="28"/>
        </w:rPr>
        <w:t>to download details of all error types</w:t>
      </w:r>
    </w:p>
    <w:p w14:paraId="507CAC4C" w14:textId="1CB76B3F" w:rsidR="00E90FBF" w:rsidRPr="00E90FBF" w:rsidRDefault="00E90FBF" w:rsidP="00E90FBF">
      <w:pPr>
        <w:pStyle w:val="Heading3"/>
      </w:pPr>
      <w:r w:rsidRPr="00E90FBF">
        <w:rPr>
          <w:noProof/>
        </w:rPr>
        <w:drawing>
          <wp:anchor distT="0" distB="0" distL="114300" distR="114300" simplePos="0" relativeHeight="251766784" behindDoc="0" locked="0" layoutInCell="1" allowOverlap="1" wp14:anchorId="27FA98F5" wp14:editId="0A820A4B">
            <wp:simplePos x="0" y="0"/>
            <wp:positionH relativeFrom="margin">
              <wp:posOffset>-198507</wp:posOffset>
            </wp:positionH>
            <wp:positionV relativeFrom="paragraph">
              <wp:posOffset>495686</wp:posOffset>
            </wp:positionV>
            <wp:extent cx="2816100" cy="1344047"/>
            <wp:effectExtent l="0" t="0" r="3810" b="8890"/>
            <wp:wrapNone/>
            <wp:docPr id="53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70948E3F-C201-449A-8DE0-0994E92A1C0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70948E3F-C201-449A-8DE0-0994E92A1C0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816100" cy="13440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90FBF">
        <w:t>Validation success if error count is 0 for all record types</w:t>
      </w:r>
    </w:p>
    <w:p w14:paraId="09FCB0C4" w14:textId="6E040F56" w:rsidR="00E90FBF" w:rsidRDefault="00E90FBF" w:rsidP="00E90FBF">
      <w:r w:rsidRPr="00E90FBF">
        <w:rPr>
          <w:noProof/>
        </w:rPr>
        <w:drawing>
          <wp:anchor distT="0" distB="0" distL="114300" distR="114300" simplePos="0" relativeHeight="251767808" behindDoc="0" locked="0" layoutInCell="1" allowOverlap="1" wp14:anchorId="20355571" wp14:editId="0A9AC1A8">
            <wp:simplePos x="0" y="0"/>
            <wp:positionH relativeFrom="margin">
              <wp:posOffset>3251973</wp:posOffset>
            </wp:positionH>
            <wp:positionV relativeFrom="paragraph">
              <wp:posOffset>38873</wp:posOffset>
            </wp:positionV>
            <wp:extent cx="2589620" cy="1219684"/>
            <wp:effectExtent l="0" t="0" r="1270" b="0"/>
            <wp:wrapNone/>
            <wp:docPr id="54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7B561251-38A0-4F41-BB0F-CE4AE67DB69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7B561251-38A0-4F41-BB0F-CE4AE67DB69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89620" cy="12196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CCD571F" w14:textId="62050EB3" w:rsidR="00E90FBF" w:rsidRPr="00E90FBF" w:rsidRDefault="00E90FBF" w:rsidP="00E90FBF"/>
    <w:p w14:paraId="52A5910A" w14:textId="47C78811" w:rsidR="00E90FBF" w:rsidRPr="00E90FBF" w:rsidRDefault="00902D3B" w:rsidP="00E90FBF">
      <w:pPr>
        <w:rPr>
          <w:color w:val="FF0000"/>
          <w:szCs w:val="28"/>
        </w:rPr>
      </w:pPr>
      <w:r>
        <w:rPr>
          <w:color w:val="FF0000"/>
          <w:szCs w:val="28"/>
        </w:rPr>
        <w:lastRenderedPageBreak/>
        <w:t>Note:</w:t>
      </w:r>
    </w:p>
    <w:p w14:paraId="5855F826" w14:textId="50B6BA7C" w:rsidR="00E90FBF" w:rsidRDefault="00E90FBF" w:rsidP="00E6133C">
      <w:pPr>
        <w:numPr>
          <w:ilvl w:val="0"/>
          <w:numId w:val="16"/>
        </w:numPr>
        <w:rPr>
          <w:szCs w:val="28"/>
        </w:rPr>
      </w:pPr>
      <w:r w:rsidRPr="00E90FBF">
        <w:rPr>
          <w:szCs w:val="28"/>
        </w:rPr>
        <w:t>Submit button activated to complete submission for the current reporting date</w:t>
      </w:r>
    </w:p>
    <w:p w14:paraId="0D1CF93F" w14:textId="134A5F9E" w:rsidR="00E90FBF" w:rsidRDefault="00E90FBF" w:rsidP="00E90FBF">
      <w:pPr>
        <w:pStyle w:val="Heading1"/>
      </w:pPr>
      <w:bookmarkStart w:id="9" w:name="_Toc74648349"/>
      <w:r>
        <w:t>View Previous Submissions</w:t>
      </w:r>
      <w:bookmarkEnd w:id="9"/>
    </w:p>
    <w:p w14:paraId="31D7368D" w14:textId="281F2E88" w:rsidR="00E90FBF" w:rsidRDefault="00E90FBF" w:rsidP="00E54041">
      <w:r w:rsidRPr="00E90FBF">
        <w:t>View previous submission reports from NIL or Data submission pages</w:t>
      </w:r>
    </w:p>
    <w:p w14:paraId="4F48E52E" w14:textId="414E2462" w:rsidR="00E90FBF" w:rsidRPr="00E90FBF" w:rsidRDefault="00E90FBF" w:rsidP="00E90FBF">
      <w:pPr>
        <w:jc w:val="center"/>
        <w:rPr>
          <w:b/>
          <w:bCs/>
          <w:color w:val="392E7D"/>
          <w:szCs w:val="28"/>
        </w:rPr>
      </w:pPr>
      <w:r w:rsidRPr="00E90FBF">
        <w:rPr>
          <w:b/>
          <w:bCs/>
          <w:color w:val="392E7D"/>
          <w:szCs w:val="28"/>
        </w:rPr>
        <w:t>Nil Submission</w:t>
      </w:r>
    </w:p>
    <w:p w14:paraId="059BDE8C" w14:textId="40DC6F78" w:rsidR="00E90FBF" w:rsidRPr="00E90FBF" w:rsidRDefault="00E90FBF" w:rsidP="00E90FBF"/>
    <w:p w14:paraId="2742E4ED" w14:textId="4D3C36B7" w:rsidR="00E90FBF" w:rsidRDefault="00E90FBF" w:rsidP="00E90FBF"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4C3661C" wp14:editId="55839037">
                <wp:simplePos x="0" y="0"/>
                <wp:positionH relativeFrom="margin">
                  <wp:posOffset>4295554</wp:posOffset>
                </wp:positionH>
                <wp:positionV relativeFrom="paragraph">
                  <wp:posOffset>209633</wp:posOffset>
                </wp:positionV>
                <wp:extent cx="1576708" cy="277024"/>
                <wp:effectExtent l="0" t="0" r="23495" b="27940"/>
                <wp:wrapNone/>
                <wp:docPr id="55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6708" cy="277024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6CE9FA45" id="Rectangle 20" o:spid="_x0000_s1026" style="position:absolute;margin-left:338.25pt;margin-top:16.5pt;width:124.15pt;height:21.8pt;z-index:2517708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aL24gIAACcGAAAOAAAAZHJzL2Uyb0RvYy54bWysVMlu2zAQvRfoPxC8N5IFO06N2IGRpSgQ&#10;JEGSImeaoiwBFMmS9Nav7yMpyUlaFEVRH+ihOPNm5s1yfrFvJdkK6xqt5nR0klMiFNdlo9Zz+u35&#10;5tMZJc4zVTKplZjTg3D0YvHxw/nOzEShay1LYQlAlJvtzJzW3ptZljlei5a5E22EwmOlbcs8rnad&#10;lZbtgN7KrMjz02ynbWms5sI5fL1Kj3QR8atKcH9fVU54IucUsfl42niuwpktztlsbZmpG96Fwf4h&#10;ipY1Ck4HqCvmGdnY5heotuFWO135E67bTFdVw0XMAdmM8nfZPNXMiJgLyHFmoMn9P1h+t32wpCnn&#10;dDKhRLEWNXoEa0ytpSBFJGhn3Ax6T+bBgq5wcxBDtvvKtuEfeZB9JPUwkCr2nnB8HE2mp9McbcDx&#10;VkyneTEOrGdHa2Od/yJ0S4IwpxbuI5dse+t8Uu1VgjOlbxopY+GkIjt4KKY5assZ+seqElJrkJBT&#10;a0qYXKMvubcR0WnZlME64Di7Xl1KS7YMvXFdFHlx1gX2Ri24vmKuTnolpNQ0Vm9UGaOoBSuvVUn8&#10;wYA9hT6nIaxWIBQp4D5IUdOzRv6NJsiRChwduY6SP0gRIpfqUVQoGtgtUl5hXMSQDONcKD9KTzUr&#10;RYp9kuPXp9hbxEpEwIBcgZsBuwPoNRNIj53q0ukHUxGnbTDO/xRYMh4somet/GDcNkp3FXvrXSKr&#10;znPS70lK1ASWVro8oKWtTrPuDL9pUMJb5vwDsxhutAoWlr/HUUmNQulOoqTW9sfvvgd9zBxeUVks&#10;CzTX9w2zqLP8qjCNn0fjcdgu8TKeTDE3xL5+Wb1+UZv2UqPnRliNhkcx6HvZi5XV7Qv22jJ4xRNT&#10;HL5TG3eXS5+WGDYjF8tlVMNGMczfqifDA3hgNTTv8/6FWdMNl8dY3ul+sbDZuxlLusFS6eXG66qJ&#10;A3jkteMb2yg2Trc5w7p7fY9ax/2++AkAAP//AwBQSwMEFAAGAAgAAAAhAEGJenPfAAAACQEAAA8A&#10;AABkcnMvZG93bnJldi54bWxMj0FOwzAQRfdI3MEaJDaIOqStCyFOVYE4AAHUdufGJomwx5HtpqGn&#10;Z1jBcjRf/79Xridn2WhC7D1KuJtlwAw2XvfYSnh/e7m9BxaTQq2sRyPh20RYV5cXpSq0P+GrGevU&#10;MirBWCgJXUpDwXlsOuNUnPnBIP0+fXAq0RlaroM6UbmzPM8ywZ3qkRY6NZinzjRf9dFJ2G3G/Xmx&#10;zLfn8HyjQ9jbehAfUl5fTZtHYMlM6S8Mv/iEDhUxHfwRdWRWgliJJUUlzOfkRIGHfEEuBwkrIYBX&#10;Jf9vUP0AAAD//wMAUEsBAi0AFAAGAAgAAAAhALaDOJL+AAAA4QEAABMAAAAAAAAAAAAAAAAAAAAA&#10;AFtDb250ZW50X1R5cGVzXS54bWxQSwECLQAUAAYACAAAACEAOP0h/9YAAACUAQAACwAAAAAAAAAA&#10;AAAAAAAvAQAAX3JlbHMvLnJlbHNQSwECLQAUAAYACAAAACEADzmi9uICAAAnBgAADgAAAAAAAAAA&#10;AAAAAAAuAgAAZHJzL2Uyb0RvYy54bWxQSwECLQAUAAYACAAAACEAQYl6c98AAAAJAQAADwAAAAAA&#10;AAAAAAAAAAA8BQAAZHJzL2Rvd25yZXYueG1sUEsFBgAAAAAEAAQA8wAAAEgGAAAAAA==&#10;" filled="f" fillcolor="#1f497d [3215]" strokecolor="#e22028" strokeweight="1pt">
                <v:stroke dashstyle="dash" joinstyle="round" endcap="round"/>
                <w10:wrap anchorx="margin"/>
              </v:rect>
            </w:pict>
          </mc:Fallback>
        </mc:AlternateContent>
      </w:r>
      <w:r w:rsidRPr="00E90FBF">
        <w:rPr>
          <w:noProof/>
        </w:rPr>
        <w:drawing>
          <wp:anchor distT="0" distB="0" distL="114300" distR="114300" simplePos="0" relativeHeight="251769856" behindDoc="0" locked="0" layoutInCell="1" allowOverlap="1" wp14:anchorId="334DE7EE" wp14:editId="477C0479">
            <wp:simplePos x="0" y="0"/>
            <wp:positionH relativeFrom="margin">
              <wp:posOffset>33655</wp:posOffset>
            </wp:positionH>
            <wp:positionV relativeFrom="paragraph">
              <wp:posOffset>18415</wp:posOffset>
            </wp:positionV>
            <wp:extent cx="5970905" cy="3502025"/>
            <wp:effectExtent l="0" t="0" r="0" b="3175"/>
            <wp:wrapNone/>
            <wp:docPr id="56" name="Picture 16">
              <a:extLst xmlns:a="http://schemas.openxmlformats.org/drawingml/2006/main">
                <a:ext uri="{FF2B5EF4-FFF2-40B4-BE49-F238E27FC236}">
                  <a16:creationId xmlns:a16="http://schemas.microsoft.com/office/drawing/2014/main" id="{EF3A20AB-0C62-4F02-A3F6-BAF8FB104F8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6">
                      <a:extLst>
                        <a:ext uri="{FF2B5EF4-FFF2-40B4-BE49-F238E27FC236}">
                          <a16:creationId xmlns:a16="http://schemas.microsoft.com/office/drawing/2014/main" id="{EF3A20AB-0C62-4F02-A3F6-BAF8FB104F8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70905" cy="35020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A0BEA8B" w14:textId="364C8745" w:rsidR="00E90FBF" w:rsidRPr="00E90FBF" w:rsidRDefault="00E90FBF" w:rsidP="00E90FBF"/>
    <w:p w14:paraId="30EE3E28" w14:textId="3ED34113" w:rsidR="00E90FBF" w:rsidRPr="00E90FBF" w:rsidRDefault="00E90FBF" w:rsidP="00E90FBF"/>
    <w:p w14:paraId="497446C0" w14:textId="0CCB0D38" w:rsidR="00E90FBF" w:rsidRPr="00E90FBF" w:rsidRDefault="00E90FBF" w:rsidP="00E90FBF"/>
    <w:p w14:paraId="64C6CC2C" w14:textId="3993A1FB" w:rsidR="00E90FBF" w:rsidRPr="00E90FBF" w:rsidRDefault="00E90FBF" w:rsidP="00E90FBF"/>
    <w:p w14:paraId="6FB9E688" w14:textId="49CDF321" w:rsidR="00E90FBF" w:rsidRPr="00E90FBF" w:rsidRDefault="00E90FBF" w:rsidP="00E90FBF"/>
    <w:p w14:paraId="7CF51F69" w14:textId="62C30AF5" w:rsidR="00E90FBF" w:rsidRPr="00E90FBF" w:rsidRDefault="00E90FBF" w:rsidP="00E90FBF"/>
    <w:p w14:paraId="6F88571B" w14:textId="5C829B8C" w:rsidR="00E90FBF" w:rsidRPr="00E90FBF" w:rsidRDefault="00E90FBF" w:rsidP="00E90FBF"/>
    <w:p w14:paraId="199623B3" w14:textId="2FE45BB3" w:rsidR="00E90FBF" w:rsidRPr="00E90FBF" w:rsidRDefault="00E90FBF" w:rsidP="00E90FBF"/>
    <w:p w14:paraId="669EBB6A" w14:textId="7288C618" w:rsidR="00E90FBF" w:rsidRPr="00E90FBF" w:rsidRDefault="00E90FBF" w:rsidP="00E90FBF"/>
    <w:p w14:paraId="042478D7" w14:textId="063C75CC" w:rsidR="00E90FBF" w:rsidRPr="00E90FBF" w:rsidRDefault="00E90FBF" w:rsidP="00E90FBF"/>
    <w:p w14:paraId="587FD498" w14:textId="3B0BC1FB" w:rsidR="00E90FBF" w:rsidRPr="00E90FBF" w:rsidRDefault="00E90FBF" w:rsidP="00E90FBF"/>
    <w:p w14:paraId="4D1D9033" w14:textId="0231E274" w:rsidR="00E90FBF" w:rsidRPr="00E90FBF" w:rsidRDefault="00E90FBF" w:rsidP="00E90FBF"/>
    <w:p w14:paraId="4EC91B29" w14:textId="1423D562" w:rsidR="00E90FBF" w:rsidRPr="00E90FBF" w:rsidRDefault="00E90FBF" w:rsidP="00E90FBF"/>
    <w:p w14:paraId="3DBDC0C8" w14:textId="33998AA1" w:rsidR="00E90FBF" w:rsidRPr="00E90FBF" w:rsidRDefault="00E90FBF" w:rsidP="00E90FBF"/>
    <w:p w14:paraId="24681164" w14:textId="476FE712" w:rsidR="00E90FBF" w:rsidRPr="00E90FBF" w:rsidRDefault="00E90FBF" w:rsidP="00E90FBF"/>
    <w:p w14:paraId="2B006ACB" w14:textId="4A0DABA3" w:rsidR="00E90FBF" w:rsidRPr="00E90FBF" w:rsidRDefault="00E90FBF" w:rsidP="00E90FBF"/>
    <w:p w14:paraId="097E6768" w14:textId="5151B66E" w:rsidR="00E90FBF" w:rsidRPr="00E90FBF" w:rsidRDefault="00E90FBF" w:rsidP="00E90FBF"/>
    <w:p w14:paraId="46D075E6" w14:textId="4647CD86" w:rsidR="00E90FBF" w:rsidRPr="00E90FBF" w:rsidRDefault="00E90FBF" w:rsidP="00E90FBF"/>
    <w:p w14:paraId="4BA466C5" w14:textId="7D076C47" w:rsidR="00E90FBF" w:rsidRPr="00E90FBF" w:rsidRDefault="00E90FBF" w:rsidP="00E90FBF"/>
    <w:p w14:paraId="20D1E265" w14:textId="2EE7073F" w:rsidR="00E90FBF" w:rsidRPr="00E90FBF" w:rsidRDefault="00E90FBF" w:rsidP="00E90FBF"/>
    <w:p w14:paraId="700DCB75" w14:textId="5C4343F5" w:rsidR="00E90FBF" w:rsidRPr="00E90FBF" w:rsidRDefault="00E90FBF" w:rsidP="00E90FBF"/>
    <w:p w14:paraId="1B9302F8" w14:textId="71E5AC52" w:rsidR="00E90FBF" w:rsidRPr="00E90FBF" w:rsidRDefault="00E90FBF" w:rsidP="00E90FBF"/>
    <w:p w14:paraId="1310C9E4" w14:textId="061DEC4D" w:rsidR="00E90FBF" w:rsidRDefault="00E90FBF" w:rsidP="00E90FBF"/>
    <w:p w14:paraId="5B673474" w14:textId="00C7145F" w:rsidR="00E90FBF" w:rsidRPr="00E90FBF" w:rsidRDefault="00E90FBF" w:rsidP="00E90FBF">
      <w:pPr>
        <w:jc w:val="center"/>
        <w:rPr>
          <w:b/>
          <w:bCs/>
          <w:color w:val="392E7D"/>
          <w:szCs w:val="28"/>
        </w:rPr>
      </w:pPr>
      <w:r w:rsidRPr="00E90FBF">
        <w:rPr>
          <w:b/>
          <w:bCs/>
          <w:color w:val="392E7D"/>
          <w:szCs w:val="28"/>
        </w:rPr>
        <w:t>Data Submission</w:t>
      </w:r>
    </w:p>
    <w:p w14:paraId="36E81FFE" w14:textId="02278788" w:rsidR="00E90FBF" w:rsidRDefault="00E90FBF" w:rsidP="00E90FBF">
      <w:pPr>
        <w:tabs>
          <w:tab w:val="left" w:pos="1440"/>
        </w:tabs>
      </w:pPr>
      <w:r w:rsidRPr="00E90FBF">
        <w:rPr>
          <w:noProof/>
        </w:rPr>
        <w:lastRenderedPageBreak/>
        <w:drawing>
          <wp:inline distT="0" distB="0" distL="0" distR="0" wp14:anchorId="0321F9F5" wp14:editId="3766DB4F">
            <wp:extent cx="6027088" cy="2102485"/>
            <wp:effectExtent l="0" t="0" r="0" b="0"/>
            <wp:docPr id="57" name="Picture 17">
              <a:extLst xmlns:a="http://schemas.openxmlformats.org/drawingml/2006/main">
                <a:ext uri="{FF2B5EF4-FFF2-40B4-BE49-F238E27FC236}">
                  <a16:creationId xmlns:a16="http://schemas.microsoft.com/office/drawing/2014/main" id="{7F2427C5-D4D1-4D55-B9BC-C6CD8424ED2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7">
                      <a:extLst>
                        <a:ext uri="{FF2B5EF4-FFF2-40B4-BE49-F238E27FC236}">
                          <a16:creationId xmlns:a16="http://schemas.microsoft.com/office/drawing/2014/main" id="{7F2427C5-D4D1-4D55-B9BC-C6CD8424ED2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036319" cy="210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730F7" w14:textId="406A10D8" w:rsidR="00E90FBF" w:rsidRPr="00E90FBF" w:rsidRDefault="00E90FBF" w:rsidP="00E90FBF"/>
    <w:p w14:paraId="40151605" w14:textId="03FAA42C" w:rsidR="00E90FBF" w:rsidRPr="00E90FBF" w:rsidRDefault="00E90FBF" w:rsidP="00E90FBF"/>
    <w:p w14:paraId="4178E41B" w14:textId="55D3BB85" w:rsidR="00E90FBF" w:rsidRDefault="00E90FBF" w:rsidP="00E90FBF"/>
    <w:p w14:paraId="36CDC3BF" w14:textId="79D3829D" w:rsidR="00E90FBF" w:rsidRDefault="00E90FBF" w:rsidP="00E90FBF">
      <w:pPr>
        <w:tabs>
          <w:tab w:val="left" w:pos="5409"/>
        </w:tabs>
      </w:pPr>
      <w:r>
        <w:tab/>
      </w:r>
    </w:p>
    <w:p w14:paraId="4246B314" w14:textId="39030CB7" w:rsidR="00E90FBF" w:rsidRDefault="00E90FBF" w:rsidP="00E90FBF">
      <w:pPr>
        <w:tabs>
          <w:tab w:val="left" w:pos="5409"/>
        </w:tabs>
      </w:pP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AA6C6E4" wp14:editId="053DA311">
                <wp:simplePos x="0" y="0"/>
                <wp:positionH relativeFrom="column">
                  <wp:posOffset>2796043</wp:posOffset>
                </wp:positionH>
                <wp:positionV relativeFrom="paragraph">
                  <wp:posOffset>662498</wp:posOffset>
                </wp:positionV>
                <wp:extent cx="1941222" cy="407752"/>
                <wp:effectExtent l="0" t="0" r="20955" b="11430"/>
                <wp:wrapNone/>
                <wp:docPr id="20" name="Rectangle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EA8E9247-1047-4638-B3E3-8194503DA0F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222" cy="40775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3D265172" id="Rectangle 19" o:spid="_x0000_s1026" style="position:absolute;margin-left:220.15pt;margin-top:52.15pt;width:152.85pt;height:32.1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Km4gIAACcGAAAOAAAAZHJzL2Uyb0RvYy54bWysVNlqGzEUfS/0H8S8N7Pg1ImJHUyWUghJ&#10;SFLyfK3ReAY0kirJW7++R5olS0sppX6Qr0bnbucuZ+f7VrKtsK7Rap7kR1nChOK6bNR6nnx7uv50&#10;kjDnSZUktRLz5CBccr74+OFsZ2ai0LWWpbAMRpSb7cw8qb03szR1vBYtuSNthMJjpW1LHle7TktL&#10;O1hvZVpk2ed0p21prObCOXy97B6TRbRfVYL7u6pywjM5TxCbj6eN5yqc6eKMZmtLpm54Hwb9QxQt&#10;NQpOR1OX5IltbPOLqbbhVjtd+SOu21RXVcNFzAHZ5Nm7bB5rMiLmAnKcGWly/88sv93eW9aU86QA&#10;PYpa1OgBrJFaS8Hy00DQzrgZcI/m3vY3BzFku69sG/6RB9tHUg8jqWLvGcfH/HSSF0WRMI63STad&#10;HhfBaPqibazzX4RuWRDmiYX7yCVtb5zvoAMkOFP6upES32kmFdvBQzHNEDwn9I9VJaTWICGn1gkj&#10;uUZfcm+jRadlUwbtoOzsenUhLdsSeuOqKLLipA/sDSy4viRXd7gSUkDRzOqNKqNUCyqvVMn8wYA9&#10;hT5PQlitQChSwH2QItJTI/8GCXKkAkeB+Y7rKPmDFF3aD6JC0cBu0eUVxkWMyRDnQvm8e6qpFF3s&#10;xxl+Q4qDRqyEVDAYLFfgZrTdGxiQnZHBNvJBlD0+qIo4baNy9qfAOuVRI3rWyo/KbaN0X7G33iWy&#10;6j13+IGkjprA0kqXB7S01d2sO8OvG5Twhpy/J4vhRqtgYfk7HJXUKJTupYTV2v743feAx8zhFZXF&#10;skBzfd+QRZ3lV4VpPM0nk7Bd4mVyPA2zZF+/rF6/qE17odFzOVaj4VEMeC8HsbK6fcZeWwaveCLF&#10;4btr4/5y4bslhs3IxXIZYdgohvyNejQ8GA+shuZ92j+TNf1weYzlrR4WC83ezViHDZpKLzdeV00c&#10;wBdee76xjWL9+80Z1t3re0S97PfFTwAAAP//AwBQSwMEFAAGAAgAAAAhAEo3wSjfAAAACwEAAA8A&#10;AABkcnMvZG93bnJldi54bWxMj8FOwzAQRO9I/IO1SFwQtSluqEKcqgLxAQQQ9ObGJomw15HtpqFf&#10;z3KC2+7OaPZNtZm9Y5ONaQio4GYhgFlsgxmwU/D68nS9BpayRqNdQKvg2ybY1OdnlS5NOOKznZrc&#10;MQrBVGoFfc5jyXlqe+t1WoTRImmfIXqdaY0dN1EfKdw7vhSi4F4PSB96PdqH3rZfzcEr+NhOu5Nc&#10;Ld9P8fHKxLhzzVi8KXV5MW/vgWU75z8z/OITOtTEtA8HNIk5BVKKW7KSICQN5LiTBbXb06VYr4DX&#10;Ff/fof4BAAD//wMAUEsBAi0AFAAGAAgAAAAhALaDOJL+AAAA4QEAABMAAAAAAAAAAAAAAAAAAAAA&#10;AFtDb250ZW50X1R5cGVzXS54bWxQSwECLQAUAAYACAAAACEAOP0h/9YAAACUAQAACwAAAAAAAAAA&#10;AAAAAAAvAQAAX3JlbHMvLnJlbHNQSwECLQAUAAYACAAAACEA49iSpuICAAAnBgAADgAAAAAAAAAA&#10;AAAAAAAuAgAAZHJzL2Uyb0RvYy54bWxQSwECLQAUAAYACAAAACEASjfBKN8AAAALAQAADwAAAAAA&#10;AAAAAAAAAAA8BQAAZHJzL2Rvd25yZXYueG1sUEsFBgAAAAAEAAQA8wAAAEgGAAAAAA==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E90FBF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3D5D5E87" wp14:editId="70987FF5">
                <wp:simplePos x="0" y="0"/>
                <wp:positionH relativeFrom="column">
                  <wp:posOffset>3985923</wp:posOffset>
                </wp:positionH>
                <wp:positionV relativeFrom="paragraph">
                  <wp:posOffset>118690</wp:posOffset>
                </wp:positionV>
                <wp:extent cx="2135344" cy="336985"/>
                <wp:effectExtent l="0" t="0" r="17780" b="25400"/>
                <wp:wrapNone/>
                <wp:docPr id="58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35344" cy="336985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33AF34EA" id="Rectangle 14" o:spid="_x0000_s1026" style="position:absolute;margin-left:313.85pt;margin-top:9.35pt;width:168.15pt;height:26.5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POb5AIAACcGAAAOAAAAZHJzL2Uyb0RvYy54bWysVMlu2zAQvRfoPxC6N5ZlO4sQOzCyFAWC&#10;JkhS5DymKEsARbIkvfXr+0gtWVoURVEf6KH4ZnuznF/sG8m2wrpaq3kyPkoTJhTXRa3W8+Tb082n&#10;04Q5T6ogqZWYJwfhkovFxw/nO5OLTFdaFsIyGFEu35l5Unlv8tHI8Uo05I60EQqPpbYNeVztelRY&#10;2sF6I0dZmh6PdtoWxmounMPXq/YxWUT7ZSm4vytLJzyT8wSx+XjaeK7COVqcU762ZKqad2HQP0TR&#10;UK3gdDB1RZ7Yxta/mGpqbrXTpT/iuhnpsqy5iDkgm3H6LpvHioyIuYAcZwaa3P8zy79u7y2ri3ky&#10;Q6UUNajRA1gjtZaCjaeBoJ1xOXCP5t52NwcxZLsvbRP+kQfbR1IPA6li7xnHx2w8mU2m04RxvE0m&#10;x2ens2B09KJtrPOfhW5YEOaJhfvIJW1vnW+hPSQ4U/qmlhLfKZeK7dB12UmK2nJC/1hVQGoMEnJq&#10;nTCSa/Ql9zZadFrWRdAOys6uV5fSsi2hN66zLM1Ou8DewILrK3JViysgBRTlVm9UEaVKUHGtCuYP&#10;Buwp9HkSwmoEQpEC7oMUkZ5q+TdIkCMVOArMt1xHyR+kaNN+ECWKFtht8wrjIoZkiHOh/Lh9qqgQ&#10;beyzFL8+xV4jVkIqGAyWS3Az2O4M9MjWSG8b+SDKDh9URZy2QTn9U2Ct8qARPWvlB+WmVrqr2Fvv&#10;Ell1nlt8T1JLTWBppYsDWtrqdtad4Tc1SnhLzt+TxXCjVbCw/B2OUmoUSndSwiptf/zue8Bj5vCK&#10;ymJZoLm+b8iizvKLwjSejafTsF3iZTo7yXCxr19Wr1/UprnU6LkxVqPhUQx4L3uxtLp5xl5bBq94&#10;IsXhu23j7nLp2yWGzcjFchlh2CiG/K16NDwYD6yG5n3aP5M13XB5jOVX3S8Wyt/NWIsNmkovN16X&#10;dRzAF147vrGNYv27zRnW3et7RL3s98VPAAAA//8DAFBLAwQUAAYACAAAACEA+2rgJd8AAAAJAQAA&#10;DwAAAGRycy9kb3ducmV2LnhtbEyPzU7DMBCE70i8g7VIXFDrNCpJCHGqCsQDkIJob268JBH+iWw3&#10;DX16lhOcVqP5NDtTbWaj2YQ+DM4KWC0TYGhbpwbbCXjbvSwKYCFKq6R2FgV8Y4BNfX1VyVK5s33F&#10;qYkdoxAbSimgj3EsOQ9tj0aGpRvRkvfpvJGRpO+48vJM4UbzNEkybuRg6UMvR3zqsf1qTkbAfjsd&#10;Luv79OPin++U9wfdjNm7ELc38/YRWMQ5/sHwW5+qQ02dju5kVWBaQJbmOaFkFHQJeMjWNO4oIF8V&#10;wOuK/19Q/wAAAP//AwBQSwECLQAUAAYACAAAACEAtoM4kv4AAADhAQAAEwAAAAAAAAAAAAAAAAAA&#10;AAAAW0NvbnRlbnRfVHlwZXNdLnhtbFBLAQItABQABgAIAAAAIQA4/SH/1gAAAJQBAAALAAAAAAAA&#10;AAAAAAAAAC8BAABfcmVscy8ucmVsc1BLAQItABQABgAIAAAAIQBDlPOb5AIAACcGAAAOAAAAAAAA&#10;AAAAAAAAAC4CAABkcnMvZTJvRG9jLnhtbFBLAQItABQABgAIAAAAIQD7auAl3wAAAAkBAAAPAAAA&#10;AAAAAAAAAAAAAD4FAABkcnMvZG93bnJldi54bWxQSwUGAAAAAAQABADzAAAASgYAAAAA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  <w:r w:rsidRPr="00E90FBF">
        <w:rPr>
          <w:noProof/>
        </w:rPr>
        <w:drawing>
          <wp:anchor distT="0" distB="0" distL="114300" distR="114300" simplePos="0" relativeHeight="251772928" behindDoc="0" locked="0" layoutInCell="1" allowOverlap="1" wp14:anchorId="76682A08" wp14:editId="7F384985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012180" cy="3041015"/>
            <wp:effectExtent l="0" t="0" r="7620" b="6985"/>
            <wp:wrapNone/>
            <wp:docPr id="59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A5D14591-D3FF-4D97-BCC0-79F5C541FF6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A5D14591-D3FF-4D97-BCC0-79F5C541FF6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012180" cy="3041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0BA40B" w14:textId="7B4175C3" w:rsidR="00E90FBF" w:rsidRPr="00E90FBF" w:rsidRDefault="00E90FBF" w:rsidP="00E90FBF"/>
    <w:p w14:paraId="194FC5CF" w14:textId="2464555E" w:rsidR="00E90FBF" w:rsidRPr="00E90FBF" w:rsidRDefault="00E90FBF" w:rsidP="00E90FBF"/>
    <w:p w14:paraId="382BAF58" w14:textId="7EF2A5A5" w:rsidR="00E90FBF" w:rsidRPr="00E90FBF" w:rsidRDefault="00E90FBF" w:rsidP="00E90FBF"/>
    <w:p w14:paraId="3DC9B39C" w14:textId="7DFC4D7F" w:rsidR="00E90FBF" w:rsidRPr="00E90FBF" w:rsidRDefault="00E90FBF" w:rsidP="00E90FBF"/>
    <w:p w14:paraId="5335FB92" w14:textId="5900E262" w:rsidR="00E90FBF" w:rsidRPr="00E90FBF" w:rsidRDefault="00E90FBF" w:rsidP="00E90FBF"/>
    <w:p w14:paraId="11F9BB59" w14:textId="3494EE78" w:rsidR="00E90FBF" w:rsidRPr="00E90FBF" w:rsidRDefault="00E90FBF" w:rsidP="00E90FBF"/>
    <w:p w14:paraId="508D40B8" w14:textId="55F8A57D" w:rsidR="00E90FBF" w:rsidRPr="00E90FBF" w:rsidRDefault="00E90FBF" w:rsidP="00E90FBF"/>
    <w:p w14:paraId="3EF193A9" w14:textId="54BA9FC6" w:rsidR="00E90FBF" w:rsidRPr="00E90FBF" w:rsidRDefault="00E90FBF" w:rsidP="00E90FBF"/>
    <w:p w14:paraId="16903F8E" w14:textId="36E2EF25" w:rsidR="00E90FBF" w:rsidRPr="00E90FBF" w:rsidRDefault="00E90FBF" w:rsidP="00E90FBF"/>
    <w:p w14:paraId="3AFD4000" w14:textId="208D0683" w:rsidR="00E90FBF" w:rsidRPr="00E90FBF" w:rsidRDefault="00E90FBF" w:rsidP="00E90FBF"/>
    <w:p w14:paraId="5D3F8024" w14:textId="6823D9E4" w:rsidR="00E90FBF" w:rsidRPr="00E90FBF" w:rsidRDefault="00E90FBF" w:rsidP="00E90FBF"/>
    <w:p w14:paraId="426AE07C" w14:textId="1932DB07" w:rsidR="00E90FBF" w:rsidRPr="00E90FBF" w:rsidRDefault="00E90FBF" w:rsidP="00E90FBF"/>
    <w:p w14:paraId="4F09572F" w14:textId="34629665" w:rsidR="00E90FBF" w:rsidRPr="00E90FBF" w:rsidRDefault="00E90FBF" w:rsidP="00E90FBF"/>
    <w:p w14:paraId="45305EE2" w14:textId="6BB4D4CC" w:rsidR="00E90FBF" w:rsidRPr="00E90FBF" w:rsidRDefault="00E90FBF" w:rsidP="00E90FBF"/>
    <w:p w14:paraId="13548801" w14:textId="2CF24570" w:rsidR="00E90FBF" w:rsidRPr="00E90FBF" w:rsidRDefault="00E90FBF" w:rsidP="00E90FBF"/>
    <w:p w14:paraId="655EA091" w14:textId="7A42D46E" w:rsidR="00E90FBF" w:rsidRPr="00E90FBF" w:rsidRDefault="00E90FBF" w:rsidP="00E90FBF"/>
    <w:p w14:paraId="70DC8688" w14:textId="5721F1F0" w:rsidR="00E90FBF" w:rsidRPr="00E90FBF" w:rsidRDefault="00E90FBF" w:rsidP="00E90FBF"/>
    <w:p w14:paraId="4C4B58A2" w14:textId="01940D88" w:rsidR="00E90FBF" w:rsidRPr="00E90FBF" w:rsidRDefault="00E90FBF" w:rsidP="00E90FBF"/>
    <w:p w14:paraId="27D7C33E" w14:textId="1B69FB24" w:rsidR="00E90FBF" w:rsidRDefault="00E90FBF" w:rsidP="00E90FBF"/>
    <w:p w14:paraId="4BD45C59" w14:textId="2CE7905F" w:rsidR="00E90FBF" w:rsidRDefault="00E90FBF" w:rsidP="00E90FBF"/>
    <w:p w14:paraId="4A9A59FD" w14:textId="5BD58162" w:rsidR="00E90FBF" w:rsidRPr="00F72BAB" w:rsidRDefault="00902D3B" w:rsidP="00E90FBF">
      <w:pPr>
        <w:rPr>
          <w:color w:val="FF0000"/>
        </w:rPr>
      </w:pPr>
      <w:r>
        <w:rPr>
          <w:color w:val="FF0000"/>
        </w:rPr>
        <w:t>Note:</w:t>
      </w:r>
    </w:p>
    <w:p w14:paraId="14534F4B" w14:textId="77777777" w:rsidR="00E90FBF" w:rsidRPr="00E90FBF" w:rsidRDefault="00E90FBF" w:rsidP="00E6133C">
      <w:pPr>
        <w:pStyle w:val="ListParagraph"/>
        <w:numPr>
          <w:ilvl w:val="0"/>
          <w:numId w:val="8"/>
        </w:numPr>
        <w:rPr>
          <w:szCs w:val="24"/>
        </w:rPr>
      </w:pPr>
      <w:r w:rsidRPr="00E90FBF">
        <w:rPr>
          <w:szCs w:val="24"/>
        </w:rPr>
        <w:t xml:space="preserve">Select the </w:t>
      </w:r>
      <w:r w:rsidRPr="00E90FBF">
        <w:rPr>
          <w:color w:val="FF0000"/>
          <w:szCs w:val="24"/>
        </w:rPr>
        <w:t xml:space="preserve">submission date range </w:t>
      </w:r>
      <w:r w:rsidRPr="00E90FBF">
        <w:rPr>
          <w:szCs w:val="24"/>
        </w:rPr>
        <w:t>to search the previous submissions</w:t>
      </w:r>
    </w:p>
    <w:p w14:paraId="48B3D7EB" w14:textId="71229A53" w:rsidR="00F72BAB" w:rsidRPr="00F72BAB" w:rsidRDefault="00E90FBF" w:rsidP="00E6133C">
      <w:pPr>
        <w:pStyle w:val="ListParagraph"/>
        <w:numPr>
          <w:ilvl w:val="0"/>
          <w:numId w:val="8"/>
        </w:numPr>
        <w:rPr>
          <w:szCs w:val="24"/>
        </w:rPr>
      </w:pPr>
      <w:r w:rsidRPr="00E90FBF">
        <w:rPr>
          <w:szCs w:val="24"/>
        </w:rPr>
        <w:t>Download penalty related letters from exchange in zip</w:t>
      </w:r>
      <w:r w:rsidRPr="00F72BAB">
        <w:rPr>
          <w:szCs w:val="24"/>
        </w:rPr>
        <w:t xml:space="preserve"> format by clicking on the button </w:t>
      </w:r>
      <w:r w:rsidRPr="00F72BAB">
        <w:rPr>
          <w:color w:val="FF0000"/>
          <w:szCs w:val="24"/>
        </w:rPr>
        <w:t>‘Download Penalty Letters’</w:t>
      </w:r>
      <w:r w:rsidRPr="00F72BAB">
        <w:rPr>
          <w:szCs w:val="24"/>
        </w:rPr>
        <w:t>.</w:t>
      </w:r>
    </w:p>
    <w:p w14:paraId="6E936DB7" w14:textId="77777777" w:rsidR="00004E48" w:rsidRDefault="00004E48">
      <w:pPr>
        <w:rPr>
          <w:rFonts w:cs="Arial"/>
          <w:bCs/>
          <w:iCs/>
          <w:szCs w:val="28"/>
        </w:rPr>
      </w:pPr>
      <w:r>
        <w:br w:type="page"/>
      </w:r>
    </w:p>
    <w:p w14:paraId="0E211246" w14:textId="6B82F095" w:rsidR="00E54041" w:rsidRDefault="00E54041" w:rsidP="00E54041">
      <w:r>
        <w:lastRenderedPageBreak/>
        <w:t xml:space="preserve"> </w:t>
      </w:r>
    </w:p>
    <w:p w14:paraId="7520F5C3" w14:textId="557F4258" w:rsidR="00F72BAB" w:rsidRPr="00F72BAB" w:rsidRDefault="00F72BAB" w:rsidP="00E54041">
      <w:r w:rsidRPr="00F72BAB">
        <w:t>Clicking View previous submission reports leads to this screen</w:t>
      </w:r>
    </w:p>
    <w:p w14:paraId="381FCCD6" w14:textId="7D9F860C" w:rsidR="00F72BAB" w:rsidRDefault="00004E48" w:rsidP="00F72BAB">
      <w:pPr>
        <w:rPr>
          <w:sz w:val="28"/>
          <w:szCs w:val="32"/>
        </w:rPr>
      </w:pPr>
      <w:r w:rsidRPr="00004E48">
        <w:rPr>
          <w:noProof/>
          <w:sz w:val="28"/>
          <w:szCs w:val="32"/>
        </w:rPr>
        <w:drawing>
          <wp:anchor distT="0" distB="0" distL="114300" distR="114300" simplePos="0" relativeHeight="251777024" behindDoc="0" locked="0" layoutInCell="1" allowOverlap="1" wp14:anchorId="22261579" wp14:editId="2A128C3D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931980" cy="4419129"/>
            <wp:effectExtent l="0" t="0" r="0" b="635"/>
            <wp:wrapNone/>
            <wp:docPr id="61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76B54035-B2B6-4ACD-82A0-32E7A072B6E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76B54035-B2B6-4ACD-82A0-32E7A072B6E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31980" cy="4419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4E48">
        <w:rPr>
          <w:noProof/>
          <w:sz w:val="28"/>
          <w:szCs w:val="32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49ACC5D" wp14:editId="619EDB35">
                <wp:simplePos x="0" y="0"/>
                <wp:positionH relativeFrom="column">
                  <wp:posOffset>2359660</wp:posOffset>
                </wp:positionH>
                <wp:positionV relativeFrom="paragraph">
                  <wp:posOffset>2209165</wp:posOffset>
                </wp:positionV>
                <wp:extent cx="1458468" cy="253182"/>
                <wp:effectExtent l="0" t="0" r="27940" b="13970"/>
                <wp:wrapNone/>
                <wp:docPr id="60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8468" cy="253182"/>
                        </a:xfrm>
                        <a:prstGeom prst="rect">
                          <a:avLst/>
                        </a:prstGeom>
                        <a:noFill/>
                        <a:ln w="12700" cap="rnd" cmpd="sng" algn="ctr">
                          <a:solidFill>
                            <a:srgbClr val="E22028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tx2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>
            <w:pict>
              <v:rect w14:anchorId="083B6F8F" id="Rectangle 26" o:spid="_x0000_s1026" style="position:absolute;margin-left:185.8pt;margin-top:173.95pt;width:114.85pt;height:19.95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uAo4wIAACcGAAAOAAAAZHJzL2Uyb0RvYy54bWysVMlu2zAQvRfoPwi6N5ZV23GF2IGRpSgQ&#10;NEGSIucxRVkCKJIl6a1f30dSUpYWRVHUB3oovtneLGfnh1YkO25so+QiHZ9kacIlU2UjN4v02+P1&#10;h3maWEeyJKEkX6RHbtPz5ft3Z3td8FzVSpTcJDAibbHXi7R2ThejkWU1b8meKM0lHitlWnK4ms2o&#10;NLSH9VaM8iybjfbKlNooxq3F18v4mC6D/arizN1WleUuEYsUsblwmnCu/TlanlGxMaTrhnVh0D9E&#10;0VIj4XQwdUmOkq1pfjHVNswoqyp3wlQ7UlXVMB5yQDbj7E02DzVpHnIBOVYPNNn/Z5Z93d2ZpCkX&#10;6Qz0SGpRo3uwRnIjeJLPPEF7bQvgHvSd6W4Wos/2UJnW/yOP5BBIPQ6k8oNLGD6OJ9P5ZIY2YHjL&#10;px/H89wbHT1ra2PdZ67axAuL1MB94JJ2N9ZFaA/xzqS6boTAdyqETPbwkJ9mCJ4R+sfIElKrkZCV&#10;mzQhsUFfMmeCRatEU3ptr2zNZn0hTLIj9MZVnmf5vAvsFcy7viRbR1wJyaOoMGoryyDVnMorWSbu&#10;qMGeRJ+nPqyWIxTB4d5LAemoEX+DBDlCgiPPfOQ6SO4oeEz7nlcoGtjNY15+XPiQDDHGpRvHp5pK&#10;HmOfZvj1KfYaoRJCwqC3XIGbwXZnoEdGI71t5IMoO7xX5WHaBuXsT4FF5UEjeFbSDcptI1VXsdfe&#10;BbLqPEd8T1KkxrO0VuURLW1UnHWr2XWDEt6QdXdkMNxoFSwsd4ujEgqFUp2UJrUyP3733eMxc3hF&#10;ZbEs0Fzft2RQZ/FFYho/jScTv13CZTI9zXExL1/WL1/ktr1Q6LkxVqNmQfR4J3qxMqp9wl5bea94&#10;IsngO7Zxd7lwcYlhMzK+WgUYNoomdyMfNPPGPau+eR8PT2R0N1wOY/lV9YuFijczFrFeU6rV1qmq&#10;CQP4zGvHN7ZRqH+3Of26e3kPqOf9vvwJAAD//wMAUEsDBBQABgAIAAAAIQAn+xvQ4AAAAAsBAAAP&#10;AAAAZHJzL2Rvd25yZXYueG1sTI/LTsMwEEX3SPyDNUhsEHXSliSEOFUF4gMIIOjOjYckwo/IdtPQ&#10;r2e6gt08ju6cqTaz0WxCHwZnBaSLBBja1qnBdgLeXp9vC2AhSqukdhYF/GCATX15UclSuaN9wamJ&#10;HaMQG0opoI9xLDkPbY9GhoUb0dLuy3kjI7W+48rLI4UbzZdJknEjB0sXejniY4/td3MwAj630+60&#10;vlt+nPzTjfJ+p5sxexfi+mrePgCLOMc/GM76pA41Oe3dwarAtIBVnmaEUrHO74ERkSXpCtieJkVe&#10;AK8r/v+H+hcAAP//AwBQSwECLQAUAAYACAAAACEAtoM4kv4AAADhAQAAEwAAAAAAAAAAAAAAAAAA&#10;AAAAW0NvbnRlbnRfVHlwZXNdLnhtbFBLAQItABQABgAIAAAAIQA4/SH/1gAAAJQBAAALAAAAAAAA&#10;AAAAAAAAAC8BAABfcmVscy8ucmVsc1BLAQItABQABgAIAAAAIQChTuAo4wIAACcGAAAOAAAAAAAA&#10;AAAAAAAAAC4CAABkcnMvZTJvRG9jLnhtbFBLAQItABQABgAIAAAAIQAn+xvQ4AAAAAsBAAAPAAAA&#10;AAAAAAAAAAAAAD0FAABkcnMvZG93bnJldi54bWxQSwUGAAAAAAQABADzAAAASgYAAAAA&#10;" filled="f" fillcolor="#1f497d [3215]" strokecolor="#e22028" strokeweight="1pt">
                <v:stroke dashstyle="dash" joinstyle="round" endcap="round"/>
              </v:rect>
            </w:pict>
          </mc:Fallback>
        </mc:AlternateContent>
      </w:r>
    </w:p>
    <w:p w14:paraId="6BE66EF2" w14:textId="1D482405" w:rsidR="00004E48" w:rsidRPr="00004E48" w:rsidRDefault="00004E48" w:rsidP="00004E48">
      <w:pPr>
        <w:rPr>
          <w:sz w:val="28"/>
          <w:szCs w:val="32"/>
        </w:rPr>
      </w:pPr>
    </w:p>
    <w:p w14:paraId="739AA82F" w14:textId="0F330126" w:rsidR="00004E48" w:rsidRPr="00004E48" w:rsidRDefault="00004E48" w:rsidP="00004E48">
      <w:pPr>
        <w:rPr>
          <w:sz w:val="28"/>
          <w:szCs w:val="32"/>
        </w:rPr>
      </w:pPr>
    </w:p>
    <w:p w14:paraId="32BFBBD6" w14:textId="0095E0F4" w:rsidR="00004E48" w:rsidRPr="00004E48" w:rsidRDefault="00004E48" w:rsidP="00004E48">
      <w:pPr>
        <w:rPr>
          <w:sz w:val="28"/>
          <w:szCs w:val="32"/>
        </w:rPr>
      </w:pPr>
    </w:p>
    <w:p w14:paraId="10E3ACD0" w14:textId="09695593" w:rsidR="00004E48" w:rsidRPr="00004E48" w:rsidRDefault="00004E48" w:rsidP="00004E48">
      <w:pPr>
        <w:rPr>
          <w:sz w:val="28"/>
          <w:szCs w:val="32"/>
        </w:rPr>
      </w:pPr>
    </w:p>
    <w:p w14:paraId="29049540" w14:textId="2FDE73DB" w:rsidR="00004E48" w:rsidRPr="00004E48" w:rsidRDefault="00004E48" w:rsidP="00004E48">
      <w:pPr>
        <w:rPr>
          <w:sz w:val="28"/>
          <w:szCs w:val="32"/>
        </w:rPr>
      </w:pPr>
    </w:p>
    <w:p w14:paraId="040F7237" w14:textId="5F9D550C" w:rsidR="00004E48" w:rsidRPr="00004E48" w:rsidRDefault="00004E48" w:rsidP="00004E48">
      <w:pPr>
        <w:rPr>
          <w:sz w:val="28"/>
          <w:szCs w:val="32"/>
        </w:rPr>
      </w:pPr>
    </w:p>
    <w:p w14:paraId="31D4A43C" w14:textId="45AD5F1F" w:rsidR="00004E48" w:rsidRPr="00004E48" w:rsidRDefault="00004E48" w:rsidP="00004E48">
      <w:pPr>
        <w:rPr>
          <w:sz w:val="28"/>
          <w:szCs w:val="32"/>
        </w:rPr>
      </w:pPr>
    </w:p>
    <w:p w14:paraId="2727137C" w14:textId="2123531E" w:rsidR="00004E48" w:rsidRPr="00004E48" w:rsidRDefault="00004E48" w:rsidP="00004E48">
      <w:pPr>
        <w:rPr>
          <w:sz w:val="28"/>
          <w:szCs w:val="32"/>
        </w:rPr>
      </w:pPr>
    </w:p>
    <w:p w14:paraId="63385BEB" w14:textId="042B4527" w:rsidR="00004E48" w:rsidRPr="00004E48" w:rsidRDefault="00004E48" w:rsidP="00004E48">
      <w:pPr>
        <w:rPr>
          <w:sz w:val="28"/>
          <w:szCs w:val="32"/>
        </w:rPr>
      </w:pPr>
    </w:p>
    <w:p w14:paraId="0B08A989" w14:textId="665CA15E" w:rsidR="00004E48" w:rsidRPr="00004E48" w:rsidRDefault="00004E48" w:rsidP="00004E48">
      <w:pPr>
        <w:rPr>
          <w:sz w:val="28"/>
          <w:szCs w:val="32"/>
        </w:rPr>
      </w:pPr>
    </w:p>
    <w:p w14:paraId="0AA7809F" w14:textId="56FE15B3" w:rsidR="00004E48" w:rsidRPr="00004E48" w:rsidRDefault="00004E48" w:rsidP="00004E48">
      <w:pPr>
        <w:rPr>
          <w:sz w:val="28"/>
          <w:szCs w:val="32"/>
        </w:rPr>
      </w:pPr>
    </w:p>
    <w:p w14:paraId="6C9347DF" w14:textId="693919AA" w:rsidR="00004E48" w:rsidRPr="00004E48" w:rsidRDefault="00004E48" w:rsidP="00004E48">
      <w:pPr>
        <w:rPr>
          <w:sz w:val="28"/>
          <w:szCs w:val="32"/>
        </w:rPr>
      </w:pPr>
    </w:p>
    <w:p w14:paraId="4E9A7F13" w14:textId="1809E075" w:rsidR="00004E48" w:rsidRPr="00004E48" w:rsidRDefault="00004E48" w:rsidP="00004E48">
      <w:pPr>
        <w:rPr>
          <w:sz w:val="28"/>
          <w:szCs w:val="32"/>
        </w:rPr>
      </w:pPr>
    </w:p>
    <w:p w14:paraId="4DF4B933" w14:textId="4071CB6B" w:rsidR="00004E48" w:rsidRPr="00004E48" w:rsidRDefault="00004E48" w:rsidP="00004E48">
      <w:pPr>
        <w:rPr>
          <w:sz w:val="28"/>
          <w:szCs w:val="32"/>
        </w:rPr>
      </w:pPr>
    </w:p>
    <w:p w14:paraId="6895A54E" w14:textId="4FF38E95" w:rsidR="00004E48" w:rsidRPr="00004E48" w:rsidRDefault="00004E48" w:rsidP="00004E48">
      <w:pPr>
        <w:rPr>
          <w:sz w:val="28"/>
          <w:szCs w:val="32"/>
        </w:rPr>
      </w:pPr>
    </w:p>
    <w:p w14:paraId="4DB1BD86" w14:textId="36C09DE3" w:rsidR="00004E48" w:rsidRPr="00004E48" w:rsidRDefault="00004E48" w:rsidP="00004E48">
      <w:pPr>
        <w:rPr>
          <w:sz w:val="28"/>
          <w:szCs w:val="32"/>
        </w:rPr>
      </w:pPr>
    </w:p>
    <w:p w14:paraId="1675F000" w14:textId="4584DE02" w:rsidR="00004E48" w:rsidRPr="00004E48" w:rsidRDefault="00004E48" w:rsidP="00004E48">
      <w:pPr>
        <w:rPr>
          <w:sz w:val="28"/>
          <w:szCs w:val="32"/>
        </w:rPr>
      </w:pPr>
    </w:p>
    <w:p w14:paraId="1545BA70" w14:textId="2F0E07A5" w:rsidR="00004E48" w:rsidRPr="00004E48" w:rsidRDefault="00004E48" w:rsidP="00004E48">
      <w:pPr>
        <w:rPr>
          <w:sz w:val="28"/>
          <w:szCs w:val="32"/>
        </w:rPr>
      </w:pPr>
    </w:p>
    <w:p w14:paraId="48481E2E" w14:textId="11BAB15E" w:rsidR="00004E48" w:rsidRPr="00004E48" w:rsidRDefault="00004E48" w:rsidP="00004E48">
      <w:pPr>
        <w:rPr>
          <w:sz w:val="28"/>
          <w:szCs w:val="32"/>
        </w:rPr>
      </w:pPr>
    </w:p>
    <w:p w14:paraId="423310C8" w14:textId="3C1793E3" w:rsidR="00004E48" w:rsidRPr="00004E48" w:rsidRDefault="00004E48" w:rsidP="00004E48">
      <w:pPr>
        <w:rPr>
          <w:sz w:val="28"/>
          <w:szCs w:val="32"/>
        </w:rPr>
      </w:pPr>
    </w:p>
    <w:p w14:paraId="6F912D06" w14:textId="2F793CE9" w:rsidR="00004E48" w:rsidRPr="00004E48" w:rsidRDefault="00004E48" w:rsidP="00004E48">
      <w:pPr>
        <w:rPr>
          <w:sz w:val="28"/>
          <w:szCs w:val="32"/>
        </w:rPr>
      </w:pPr>
    </w:p>
    <w:p w14:paraId="09D6A98F" w14:textId="0B339989" w:rsidR="00004E48" w:rsidRDefault="00004E48" w:rsidP="00004E48">
      <w:pPr>
        <w:rPr>
          <w:sz w:val="28"/>
          <w:szCs w:val="32"/>
        </w:rPr>
      </w:pPr>
    </w:p>
    <w:p w14:paraId="11FA98D8" w14:textId="057EC147" w:rsidR="00004E48" w:rsidRPr="00004E48" w:rsidRDefault="00902D3B" w:rsidP="00004E48">
      <w:pPr>
        <w:rPr>
          <w:color w:val="FF0000"/>
        </w:rPr>
      </w:pPr>
      <w:r>
        <w:rPr>
          <w:color w:val="FF0000"/>
        </w:rPr>
        <w:t>Note:</w:t>
      </w:r>
    </w:p>
    <w:p w14:paraId="55C661C5" w14:textId="77777777" w:rsidR="00004E48" w:rsidRPr="00004E48" w:rsidRDefault="00004E48" w:rsidP="00E6133C">
      <w:pPr>
        <w:numPr>
          <w:ilvl w:val="0"/>
          <w:numId w:val="17"/>
        </w:numPr>
      </w:pPr>
      <w:r w:rsidRPr="00004E48">
        <w:t xml:space="preserve">Submissions made by the member are listed </w:t>
      </w:r>
    </w:p>
    <w:p w14:paraId="36A1B176" w14:textId="77777777" w:rsidR="00004E48" w:rsidRPr="00004E48" w:rsidRDefault="00004E48" w:rsidP="00E6133C">
      <w:pPr>
        <w:numPr>
          <w:ilvl w:val="0"/>
          <w:numId w:val="17"/>
        </w:numPr>
      </w:pPr>
      <w:r w:rsidRPr="00004E48">
        <w:rPr>
          <w:color w:val="FF0000"/>
        </w:rPr>
        <w:t xml:space="preserve">Submitted file </w:t>
      </w:r>
      <w:r w:rsidRPr="00004E48">
        <w:t xml:space="preserve">and </w:t>
      </w:r>
      <w:r w:rsidRPr="00004E48">
        <w:rPr>
          <w:color w:val="FF0000"/>
        </w:rPr>
        <w:t xml:space="preserve">Response file </w:t>
      </w:r>
      <w:r w:rsidRPr="00004E48">
        <w:t>are links and available for download</w:t>
      </w:r>
    </w:p>
    <w:p w14:paraId="7421CF1C" w14:textId="3EC78E8E" w:rsidR="000716B0" w:rsidRDefault="00004E48" w:rsidP="00E6133C">
      <w:pPr>
        <w:numPr>
          <w:ilvl w:val="0"/>
          <w:numId w:val="17"/>
        </w:numPr>
      </w:pPr>
      <w:r w:rsidRPr="00004E48">
        <w:t>If NIL submission was done, then the same is highlighted</w:t>
      </w:r>
    </w:p>
    <w:p w14:paraId="08B4C1B2" w14:textId="77777777" w:rsidR="000716B0" w:rsidRDefault="000716B0">
      <w:r>
        <w:br w:type="page"/>
      </w:r>
    </w:p>
    <w:p w14:paraId="7F023185" w14:textId="2639C8F9" w:rsidR="00004E48" w:rsidRDefault="00004E48" w:rsidP="00004E48">
      <w:pPr>
        <w:pStyle w:val="Heading1"/>
      </w:pPr>
      <w:bookmarkStart w:id="10" w:name="_Toc74648350"/>
      <w:r>
        <w:lastRenderedPageBreak/>
        <w:t>Frequently Asked Questions</w:t>
      </w:r>
      <w:bookmarkEnd w:id="10"/>
    </w:p>
    <w:p w14:paraId="3A5DF375" w14:textId="77777777" w:rsidR="000716B0" w:rsidRPr="000716B0" w:rsidRDefault="000716B0" w:rsidP="000716B0">
      <w:pPr>
        <w:pStyle w:val="NormalWeb"/>
        <w:numPr>
          <w:ilvl w:val="0"/>
          <w:numId w:val="18"/>
        </w:numPr>
        <w:spacing w:before="0" w:beforeAutospacing="0" w:after="0" w:afterAutospacing="0"/>
        <w:rPr>
          <w:rFonts w:ascii="Trebuchet MS" w:hAnsi="Trebuchet MS"/>
        </w:rPr>
      </w:pPr>
      <w:r>
        <w:rPr>
          <w:rFonts w:ascii="Trebuchet MS" w:hAnsi="Trebuchet MS"/>
          <w:szCs w:val="28"/>
        </w:rPr>
        <w:t>Timings for submission of MTR files.</w:t>
      </w:r>
    </w:p>
    <w:p w14:paraId="00B92A04" w14:textId="77777777" w:rsidR="000716B0" w:rsidRPr="000716B0" w:rsidRDefault="000716B0" w:rsidP="000716B0">
      <w:pPr>
        <w:pStyle w:val="NormalWeb"/>
        <w:numPr>
          <w:ilvl w:val="0"/>
          <w:numId w:val="19"/>
        </w:numPr>
        <w:spacing w:before="0" w:beforeAutospacing="0" w:after="0" w:afterAutospacing="0"/>
        <w:rPr>
          <w:rFonts w:ascii="Trebuchet MS" w:hAnsi="Trebuchet MS"/>
        </w:rPr>
      </w:pPr>
      <w:r>
        <w:rPr>
          <w:rFonts w:ascii="Trebuchet MS" w:hAnsi="Trebuchet MS"/>
          <w:szCs w:val="28"/>
        </w:rPr>
        <w:t>Member can start submitting the MTR files from 08:30 am till 12 noon.</w:t>
      </w:r>
    </w:p>
    <w:p w14:paraId="1EF54549" w14:textId="77777777" w:rsidR="000716B0" w:rsidRPr="00357B72" w:rsidRDefault="000716B0" w:rsidP="000716B0">
      <w:pPr>
        <w:pStyle w:val="NormalWeb"/>
        <w:spacing w:before="0" w:beforeAutospacing="0" w:after="0" w:afterAutospacing="0"/>
        <w:ind w:left="360"/>
        <w:rPr>
          <w:rFonts w:ascii="Trebuchet MS" w:hAnsi="Trebuchet MS"/>
        </w:rPr>
      </w:pPr>
    </w:p>
    <w:p w14:paraId="426FB30C" w14:textId="77777777" w:rsidR="000716B0" w:rsidRPr="00357B72" w:rsidRDefault="000716B0" w:rsidP="000716B0">
      <w:pPr>
        <w:pStyle w:val="NormalWeb"/>
        <w:numPr>
          <w:ilvl w:val="0"/>
          <w:numId w:val="19"/>
        </w:numPr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Once approved for MTF, member should start daily submission of MTR from the reporting date when margin trading activity is initiated</w:t>
      </w:r>
    </w:p>
    <w:p w14:paraId="11DFC08B" w14:textId="59D8DE64" w:rsidR="00357B72" w:rsidRPr="00357B72" w:rsidRDefault="00357B72" w:rsidP="00357B72"/>
    <w:p w14:paraId="30F32207" w14:textId="2A63CC4A" w:rsidR="00357B72" w:rsidRPr="00357B72" w:rsidRDefault="00357B72" w:rsidP="000716B0">
      <w:pPr>
        <w:pStyle w:val="NormalWeb"/>
        <w:numPr>
          <w:ilvl w:val="0"/>
          <w:numId w:val="27"/>
        </w:numPr>
        <w:spacing w:before="0" w:beforeAutospacing="0" w:after="0" w:afterAutospacing="0"/>
        <w:ind w:left="360"/>
        <w:rPr>
          <w:rFonts w:ascii="Trebuchet MS" w:hAnsi="Trebuchet MS"/>
        </w:rPr>
      </w:pPr>
      <w:r w:rsidRPr="00357B72">
        <w:rPr>
          <w:rFonts w:ascii="Trebuchet MS" w:hAnsi="Trebuchet MS"/>
          <w:szCs w:val="28"/>
        </w:rPr>
        <w:t xml:space="preserve">From when </w:t>
      </w:r>
      <w:r w:rsidR="00A85C11" w:rsidRPr="00357B72">
        <w:rPr>
          <w:rFonts w:ascii="Trebuchet MS" w:hAnsi="Trebuchet MS"/>
          <w:szCs w:val="28"/>
        </w:rPr>
        <w:t>I should</w:t>
      </w:r>
      <w:r w:rsidRPr="00357B72">
        <w:rPr>
          <w:rFonts w:ascii="Trebuchet MS" w:hAnsi="Trebuchet MS"/>
          <w:szCs w:val="28"/>
        </w:rPr>
        <w:t xml:space="preserve"> start submi</w:t>
      </w:r>
      <w:r>
        <w:rPr>
          <w:rFonts w:ascii="Trebuchet MS" w:hAnsi="Trebuchet MS"/>
          <w:szCs w:val="28"/>
        </w:rPr>
        <w:t xml:space="preserve">tting </w:t>
      </w:r>
      <w:r w:rsidRPr="00357B72">
        <w:rPr>
          <w:rFonts w:ascii="Trebuchet MS" w:hAnsi="Trebuchet MS"/>
          <w:szCs w:val="28"/>
        </w:rPr>
        <w:t>my margin trading report</w:t>
      </w:r>
      <w:r>
        <w:rPr>
          <w:rFonts w:ascii="Trebuchet MS" w:hAnsi="Trebuchet MS"/>
          <w:szCs w:val="28"/>
        </w:rPr>
        <w:t xml:space="preserve"> </w:t>
      </w:r>
      <w:r w:rsidRPr="00357B72">
        <w:rPr>
          <w:rFonts w:ascii="Trebuchet MS" w:hAnsi="Trebuchet MS"/>
          <w:szCs w:val="28"/>
        </w:rPr>
        <w:t>(MTR) after receiving approval for margin trading facility (MTF)</w:t>
      </w:r>
    </w:p>
    <w:p w14:paraId="5E916CD5" w14:textId="77777777" w:rsidR="00357B72" w:rsidRPr="00357B72" w:rsidRDefault="00357B72" w:rsidP="00357B72">
      <w:pPr>
        <w:pStyle w:val="NormalWeb"/>
        <w:spacing w:before="0" w:beforeAutospacing="0" w:after="0" w:afterAutospacing="0"/>
        <w:ind w:left="360"/>
        <w:rPr>
          <w:rFonts w:ascii="Trebuchet MS" w:hAnsi="Trebuchet MS"/>
        </w:rPr>
      </w:pPr>
    </w:p>
    <w:p w14:paraId="7A6D3118" w14:textId="18E42505" w:rsidR="00357B72" w:rsidRPr="00357B72" w:rsidRDefault="00357B72" w:rsidP="000716B0">
      <w:pPr>
        <w:pStyle w:val="NormalWeb"/>
        <w:numPr>
          <w:ilvl w:val="0"/>
          <w:numId w:val="28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Once approved for MTF, member should start daily submission of MTR from the reporting date when margin trading activity is initiated</w:t>
      </w:r>
    </w:p>
    <w:p w14:paraId="4A015BA8" w14:textId="7E807B01" w:rsidR="00357B72" w:rsidRDefault="00357B72" w:rsidP="00357B72">
      <w:pPr>
        <w:pStyle w:val="NormalWeb"/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</w:p>
    <w:p w14:paraId="31261246" w14:textId="741D30DF" w:rsidR="00357B72" w:rsidRDefault="00357B72" w:rsidP="00357B72">
      <w:pPr>
        <w:pStyle w:val="NormalWeb"/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  <w:r>
        <w:rPr>
          <w:rFonts w:ascii="Trebuchet MS" w:eastAsia="+mj-ea" w:hAnsi="Trebuchet MS" w:cs="+mj-cs"/>
          <w:kern w:val="24"/>
          <w:lang w:bidi="ar-SA"/>
        </w:rPr>
        <w:t xml:space="preserve">Q. </w:t>
      </w:r>
      <w:r w:rsidRPr="00357B72">
        <w:rPr>
          <w:rFonts w:ascii="Trebuchet MS" w:eastAsia="+mj-ea" w:hAnsi="Trebuchet MS" w:cs="+mj-cs"/>
          <w:kern w:val="24"/>
          <w:lang w:bidi="ar-SA"/>
        </w:rPr>
        <w:t>Do I need to inform exchange when I start margin trading activity</w:t>
      </w:r>
      <w:r w:rsidR="00A122B4">
        <w:rPr>
          <w:rFonts w:ascii="Trebuchet MS" w:eastAsia="+mj-ea" w:hAnsi="Trebuchet MS" w:cs="+mj-cs"/>
          <w:kern w:val="24"/>
          <w:lang w:bidi="ar-SA"/>
        </w:rPr>
        <w:t>?</w:t>
      </w:r>
    </w:p>
    <w:p w14:paraId="3C1D673C" w14:textId="77777777" w:rsidR="00357B72" w:rsidRPr="00357B72" w:rsidRDefault="00357B72" w:rsidP="00357B72">
      <w:pPr>
        <w:pStyle w:val="NormalWeb"/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</w:p>
    <w:p w14:paraId="1C97E3E5" w14:textId="7375142E" w:rsidR="00357B72" w:rsidRDefault="00A122B4" w:rsidP="00E6133C">
      <w:pPr>
        <w:pStyle w:val="NormalWeb"/>
        <w:numPr>
          <w:ilvl w:val="0"/>
          <w:numId w:val="20"/>
        </w:numPr>
        <w:spacing w:before="0" w:beforeAutospacing="0" w:after="0" w:afterAutospacing="0"/>
        <w:rPr>
          <w:rFonts w:ascii="Trebuchet MS" w:eastAsia="+mj-ea" w:hAnsi="Trebuchet MS" w:cs="+mj-cs"/>
          <w:kern w:val="24"/>
          <w:lang w:bidi="ar-SA"/>
        </w:rPr>
      </w:pPr>
      <w:r>
        <w:rPr>
          <w:rFonts w:ascii="Trebuchet MS" w:eastAsia="+mj-ea" w:hAnsi="Trebuchet MS" w:cs="+mj-cs"/>
          <w:kern w:val="24"/>
          <w:lang w:bidi="ar-SA"/>
        </w:rPr>
        <w:t xml:space="preserve">Yes, </w:t>
      </w:r>
      <w:r w:rsidR="00357B72" w:rsidRPr="00357B72">
        <w:rPr>
          <w:rFonts w:ascii="Trebuchet MS" w:eastAsia="+mj-ea" w:hAnsi="Trebuchet MS" w:cs="+mj-cs"/>
          <w:kern w:val="24"/>
          <w:lang w:bidi="ar-SA"/>
        </w:rPr>
        <w:t>Login to Parivartan portal -&gt; Regulatory-MTR Submission, where you need to confirm starting your submissions and then complete the MTR upload following the steps on the portal.</w:t>
      </w:r>
    </w:p>
    <w:p w14:paraId="6D942C5C" w14:textId="77777777" w:rsidR="00A122B4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52C125B1" w14:textId="77777777" w:rsidR="00357B72" w:rsidRPr="00357B72" w:rsidRDefault="00357B72" w:rsidP="00357B72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697FD738" w14:textId="70E68B42" w:rsidR="00357B72" w:rsidRDefault="00357B72" w:rsidP="00E6133C">
      <w:pPr>
        <w:pStyle w:val="NormalWeb"/>
        <w:numPr>
          <w:ilvl w:val="0"/>
          <w:numId w:val="26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I missed MTR submissions for a couple of days, can I complete my submission for current reporting date</w:t>
      </w:r>
      <w:r w:rsidR="00A122B4">
        <w:rPr>
          <w:rFonts w:ascii="Trebuchet MS" w:eastAsia="+mj-ea" w:hAnsi="Trebuchet MS" w:cs="+mj-cs"/>
          <w:kern w:val="24"/>
          <w:lang w:bidi="ar-SA"/>
        </w:rPr>
        <w:t>?</w:t>
      </w:r>
    </w:p>
    <w:p w14:paraId="2A9D5585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6870810B" w14:textId="577948CE" w:rsidR="00357B72" w:rsidRDefault="00357B72" w:rsidP="00E6133C">
      <w:pPr>
        <w:pStyle w:val="NormalWeb"/>
        <w:numPr>
          <w:ilvl w:val="0"/>
          <w:numId w:val="21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You will need to complete your submissions for all skipped days to complete the submission for current reporting date</w:t>
      </w:r>
    </w:p>
    <w:p w14:paraId="62EADAFB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3F136CF2" w14:textId="77777777" w:rsidR="00357B72" w:rsidRPr="00357B72" w:rsidRDefault="00357B72" w:rsidP="00357B72">
      <w:pPr>
        <w:pStyle w:val="NormalWeb"/>
        <w:spacing w:before="0" w:beforeAutospacing="0" w:after="0" w:afterAutospacing="0"/>
        <w:ind w:left="-360"/>
        <w:rPr>
          <w:rFonts w:ascii="Trebuchet MS" w:eastAsia="+mj-ea" w:hAnsi="Trebuchet MS" w:cs="+mj-cs"/>
          <w:kern w:val="24"/>
          <w:lang w:bidi="ar-SA"/>
        </w:rPr>
      </w:pPr>
    </w:p>
    <w:p w14:paraId="6747539B" w14:textId="6C863BA5" w:rsidR="00357B72" w:rsidRDefault="00357B72" w:rsidP="00E6133C">
      <w:pPr>
        <w:pStyle w:val="NormalWeb"/>
        <w:numPr>
          <w:ilvl w:val="0"/>
          <w:numId w:val="25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I am getting validation errors while submitting the file on the portal</w:t>
      </w:r>
      <w:r w:rsidR="00A122B4">
        <w:rPr>
          <w:rFonts w:ascii="Trebuchet MS" w:eastAsia="+mj-ea" w:hAnsi="Trebuchet MS" w:cs="+mj-cs"/>
          <w:kern w:val="24"/>
          <w:lang w:bidi="ar-SA"/>
        </w:rPr>
        <w:t>. What should I do?</w:t>
      </w:r>
    </w:p>
    <w:p w14:paraId="1439F792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365F5D64" w14:textId="34F0351A" w:rsidR="00357B72" w:rsidRDefault="00357B72" w:rsidP="00E6133C">
      <w:pPr>
        <w:pStyle w:val="NormalWeb"/>
        <w:numPr>
          <w:ilvl w:val="0"/>
          <w:numId w:val="22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Please download the validations FAQ f</w:t>
      </w:r>
      <w:r>
        <w:rPr>
          <w:rFonts w:ascii="Trebuchet MS" w:eastAsia="+mj-ea" w:hAnsi="Trebuchet MS" w:cs="+mj-cs"/>
          <w:kern w:val="24"/>
          <w:lang w:bidi="ar-SA"/>
        </w:rPr>
        <w:t>i</w:t>
      </w:r>
      <w:r w:rsidRPr="00357B72">
        <w:rPr>
          <w:rFonts w:ascii="Trebuchet MS" w:eastAsia="+mj-ea" w:hAnsi="Trebuchet MS" w:cs="+mj-cs"/>
          <w:kern w:val="24"/>
          <w:lang w:bidi="ar-SA"/>
        </w:rPr>
        <w:t>le from the Parivartan portal -&gt; Regulatory-</w:t>
      </w:r>
      <w:r w:rsidR="00A122B4">
        <w:rPr>
          <w:rFonts w:ascii="Trebuchet MS" w:eastAsia="+mj-ea" w:hAnsi="Trebuchet MS" w:cs="+mj-cs"/>
          <w:kern w:val="24"/>
          <w:lang w:bidi="ar-SA"/>
        </w:rPr>
        <w:t>&gt;</w:t>
      </w:r>
      <w:r w:rsidRPr="00357B72">
        <w:rPr>
          <w:rFonts w:ascii="Trebuchet MS" w:eastAsia="+mj-ea" w:hAnsi="Trebuchet MS" w:cs="+mj-cs"/>
          <w:kern w:val="24"/>
          <w:lang w:bidi="ar-SA"/>
        </w:rPr>
        <w:t>MTR Submission Page for more information on error codes</w:t>
      </w:r>
    </w:p>
    <w:p w14:paraId="7E31F1AB" w14:textId="77777777" w:rsidR="007D2B2A" w:rsidRPr="00357B72" w:rsidRDefault="007D2B2A" w:rsidP="007D2B2A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038E9761" w14:textId="77777777" w:rsidR="00357B72" w:rsidRPr="00357B72" w:rsidRDefault="00357B72" w:rsidP="00357B72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105213BF" w14:textId="37077D67" w:rsidR="00357B72" w:rsidRDefault="00357B72" w:rsidP="00E6133C">
      <w:pPr>
        <w:pStyle w:val="NormalWeb"/>
        <w:numPr>
          <w:ilvl w:val="0"/>
          <w:numId w:val="24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>I do not have any margin trading exposure; do I still need to complete daily MTR submission</w:t>
      </w:r>
      <w:r w:rsidR="00A122B4">
        <w:rPr>
          <w:rFonts w:ascii="Trebuchet MS" w:eastAsia="+mj-ea" w:hAnsi="Trebuchet MS" w:cs="+mj-cs"/>
          <w:kern w:val="24"/>
          <w:lang w:bidi="ar-SA"/>
        </w:rPr>
        <w:t>?</w:t>
      </w:r>
    </w:p>
    <w:p w14:paraId="3562A871" w14:textId="77777777" w:rsidR="00A122B4" w:rsidRPr="00357B72" w:rsidRDefault="00A122B4" w:rsidP="00A122B4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37CC4002" w14:textId="4837307B" w:rsidR="00357B72" w:rsidRDefault="00357B72" w:rsidP="00E6133C">
      <w:pPr>
        <w:pStyle w:val="NormalWeb"/>
        <w:numPr>
          <w:ilvl w:val="0"/>
          <w:numId w:val="23"/>
        </w:numPr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  <w:r w:rsidRPr="00357B72">
        <w:rPr>
          <w:rFonts w:ascii="Trebuchet MS" w:eastAsia="+mj-ea" w:hAnsi="Trebuchet MS" w:cs="+mj-cs"/>
          <w:kern w:val="24"/>
          <w:lang w:bidi="ar-SA"/>
        </w:rPr>
        <w:t xml:space="preserve">Yes, you </w:t>
      </w:r>
      <w:r w:rsidR="0018043A">
        <w:rPr>
          <w:rFonts w:ascii="Trebuchet MS" w:eastAsia="+mj-ea" w:hAnsi="Trebuchet MS" w:cs="+mj-cs"/>
          <w:kern w:val="24"/>
          <w:lang w:bidi="ar-SA"/>
        </w:rPr>
        <w:t>must</w:t>
      </w:r>
      <w:r w:rsidRPr="00357B72">
        <w:rPr>
          <w:rFonts w:ascii="Trebuchet MS" w:eastAsia="+mj-ea" w:hAnsi="Trebuchet MS" w:cs="+mj-cs"/>
          <w:kern w:val="24"/>
          <w:lang w:bidi="ar-SA"/>
        </w:rPr>
        <w:t xml:space="preserve"> select NIL submission and submit</w:t>
      </w:r>
      <w:r w:rsidR="00A122B4">
        <w:rPr>
          <w:rFonts w:ascii="Trebuchet MS" w:eastAsia="+mj-ea" w:hAnsi="Trebuchet MS" w:cs="+mj-cs"/>
          <w:kern w:val="24"/>
          <w:lang w:bidi="ar-SA"/>
        </w:rPr>
        <w:t>.</w:t>
      </w:r>
    </w:p>
    <w:p w14:paraId="084BB168" w14:textId="77777777" w:rsidR="000716B0" w:rsidRPr="00357B72" w:rsidRDefault="000716B0" w:rsidP="000716B0">
      <w:pPr>
        <w:pStyle w:val="NormalWeb"/>
        <w:spacing w:before="0" w:beforeAutospacing="0" w:after="0" w:afterAutospacing="0"/>
        <w:ind w:left="360"/>
        <w:rPr>
          <w:rFonts w:ascii="Trebuchet MS" w:eastAsia="+mj-ea" w:hAnsi="Trebuchet MS" w:cs="+mj-cs"/>
          <w:kern w:val="24"/>
          <w:lang w:bidi="ar-SA"/>
        </w:rPr>
      </w:pPr>
    </w:p>
    <w:p w14:paraId="101C568B" w14:textId="77777777" w:rsidR="00357B72" w:rsidRPr="00357B72" w:rsidRDefault="00357B72" w:rsidP="00357B72">
      <w:pPr>
        <w:rPr>
          <w:szCs w:val="28"/>
        </w:rPr>
      </w:pPr>
    </w:p>
    <w:p w14:paraId="267741FC" w14:textId="513D3C2E" w:rsidR="00FC0893" w:rsidRPr="00627EDB" w:rsidRDefault="00FC0893" w:rsidP="00FC0893">
      <w:pPr>
        <w:pStyle w:val="ListParagraph"/>
        <w:ind w:left="0"/>
        <w:rPr>
          <w:rFonts w:eastAsia="Times New Roman" w:cstheme="minorBidi"/>
          <w:color w:val="A6A6A6" w:themeColor="background1" w:themeShade="A6"/>
          <w:kern w:val="24"/>
          <w:szCs w:val="24"/>
          <w:u w:val="single"/>
          <w:lang w:bidi="ar-SA"/>
        </w:rPr>
      </w:pPr>
      <w:r w:rsidRPr="00627EDB">
        <w:rPr>
          <w:rFonts w:eastAsia="Times New Roman" w:cstheme="minorBidi"/>
          <w:color w:val="000000" w:themeColor="text1"/>
          <w:kern w:val="24"/>
          <w:szCs w:val="24"/>
          <w:lang w:bidi="ar-SA"/>
        </w:rPr>
        <w:t>For any queries or questions, please reach out to the helpdesk</w:t>
      </w:r>
      <w:r w:rsidR="00D62E34">
        <w:rPr>
          <w:rFonts w:eastAsia="Times New Roman" w:cstheme="minorBidi"/>
          <w:color w:val="000000" w:themeColor="text1"/>
          <w:kern w:val="24"/>
          <w:szCs w:val="24"/>
          <w:lang w:bidi="ar-SA"/>
        </w:rPr>
        <w:t>.</w:t>
      </w:r>
      <w:bookmarkStart w:id="11" w:name="_GoBack"/>
      <w:bookmarkEnd w:id="11"/>
    </w:p>
    <w:p w14:paraId="5595D44A" w14:textId="77777777" w:rsidR="00004E48" w:rsidRPr="00357B72" w:rsidRDefault="00004E48" w:rsidP="00004E48">
      <w:pPr>
        <w:rPr>
          <w:sz w:val="32"/>
          <w:szCs w:val="36"/>
        </w:rPr>
      </w:pPr>
    </w:p>
    <w:sectPr w:rsidR="00004E48" w:rsidRPr="00357B72" w:rsidSect="006F6553">
      <w:headerReference w:type="default" r:id="rId30"/>
      <w:footerReference w:type="default" r:id="rId31"/>
      <w:headerReference w:type="first" r:id="rId32"/>
      <w:footerReference w:type="first" r:id="rId33"/>
      <w:pgSz w:w="11906" w:h="16838" w:code="9"/>
      <w:pgMar w:top="2835" w:right="1219" w:bottom="1701" w:left="1219" w:header="70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0AFA5" w14:textId="77777777" w:rsidR="002E0FE4" w:rsidRDefault="002E0FE4" w:rsidP="00FE0421">
      <w:r>
        <w:separator/>
      </w:r>
    </w:p>
  </w:endnote>
  <w:endnote w:type="continuationSeparator" w:id="0">
    <w:p w14:paraId="22417F71" w14:textId="77777777" w:rsidR="002E0FE4" w:rsidRDefault="002E0FE4" w:rsidP="00FE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nderson BCG Serif">
    <w:charset w:val="00"/>
    <w:family w:val="roman"/>
    <w:pitch w:val="variable"/>
    <w:sig w:usb0="A000006F" w:usb1="D000E06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+mj-cs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93A76" w14:textId="40DEEB63" w:rsidR="006F6553" w:rsidRDefault="000716B0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42F8FC5F" wp14:editId="5B44283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" name="MSIPCM657a433690b0cbf5c2c8b069" descr="{&quot;HashCode&quot;:-152081291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91063BE" w14:textId="1ED33FB1" w:rsidR="000716B0" w:rsidRPr="000716B0" w:rsidRDefault="000716B0" w:rsidP="000716B0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0716B0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8FC5F" id="_x0000_t202" coordsize="21600,21600" o:spt="202" path="m,l,21600r21600,l21600,xe">
              <v:stroke joinstyle="miter"/>
              <v:path gradientshapeok="t" o:connecttype="rect"/>
            </v:shapetype>
            <v:shape id="MSIPCM657a433690b0cbf5c2c8b069" o:spid="_x0000_s1030" type="#_x0000_t202" alt="{&quot;HashCode&quot;:-152081291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RZsgIAAE4FAAAOAAAAZHJzL2Uyb0RvYy54bWysVEtv2zAMvg/YfxB02Gmr7SROk6xOkaXI&#10;ViBtA6RDz7IsxwZsUZWUxtmw/z5KttPHdhp2kSiS4uPj4+KyqSvyJLQpQSY0OgspEZJDVspdQr/f&#10;rz5NKDGWyYxVIEVCj8LQy/n7dxcHNRMDKKDKhCZoRJrZQSW0sFbNgsDwQtTMnIESEoU56JpZfOpd&#10;kGl2QOt1FQzCcBwcQGdKAxfGIPeqFdK5t5/ngtu7PDfCkiqhGJv1p/Zn6s5gfsFmO81UUfIuDPYP&#10;UdSslOj0ZOqKWUb2uvzDVF1yDQZye8ahDiDPSy58DphNFL7JZlswJXwuCI5RJ5jM/zPLb582mpRZ&#10;QoeUSFZjiW6215vlzTg+Z6PhcDwN05CnecwHfJKG4yklmTAcEfz54XEP9vM3ZoolZKJ9zT5F8SCc&#10;RINpNPnYKYhyV9hOPBlhi3SChzKzRcePp/GJv6kYF7WQ/Z9WZQVghW7pzsC1zETTGWivjS5rpo+v&#10;tLbYA9icnV7U/b0H1XHCk+O1yHufyPzleuOgzAwh2ioEyTZfoMEe7/kGma7kTa5rd2MxCcqxy46n&#10;zhKNJRyZ5/E4HEYo4igbnA/D2Lde8PxbaWO/CqiJIxKqMWrfUOxpbSxGgqq9inMmYVVWle/eSpJD&#10;QsdDNPlKgj8qiR9dDm2sjrJN2vh6n/JIITtiehra4TCKr0qMYc2M3TCN04Bh44TbOzzyCtAXdBQl&#10;Begff+M7fWxSlFJywOlKqHncMy0oqa4ltu80Go3cOPoHEvolN+25cl8vAQc3wh2iuCedrq16MtdQ&#10;P+ACWDhvKGKSo8+Epj25tPhCAS4QLhYLT+PgKWbXcqu4M+0wc8jeNw9Mqw5+i4W7hX7+2OxNFVrd&#10;Fu3F3kJe+hI5fFs0O9hxaH3lugXjtsLLt9d6XoPz3wAAAP//AwBQSwMEFAAGAAgAAAAhAJ/VQezf&#10;AAAACwEAAA8AAABkcnMvZG93bnJldi54bWxMj81OwzAQhO9IfQdrkbhROwVSGuJUCMQFCVUtiLMT&#10;b36aeB3Fbpu8Pc6JHndmNPtNuh1Nx844uMaShGgpgCEVVjdUSfj5/rh/Bua8Iq06SyhhQgfbbHGT&#10;qkTbC+3xfPAVCyXkEiWh9r5POHdFjUa5pe2RglfawSgfzqHielCXUG46vhIi5kY1FD7Uqse3Gov2&#10;cDISHnebvOTH1hy/ps9patry9z0vpby7HV9fgHkc/X8YZvyADllgyu2JtGOdhDDEBzWOxBrY7Ecb&#10;EQPLZ+3pYQ08S/n1huwPAAD//wMAUEsBAi0AFAAGAAgAAAAhALaDOJL+AAAA4QEAABMAAAAAAAAA&#10;AAAAAAAAAAAAAFtDb250ZW50X1R5cGVzXS54bWxQSwECLQAUAAYACAAAACEAOP0h/9YAAACUAQAA&#10;CwAAAAAAAAAAAAAAAAAvAQAAX3JlbHMvLnJlbHNQSwECLQAUAAYACAAAACEAR/nUWbICAABOBQAA&#10;DgAAAAAAAAAAAAAAAAAuAgAAZHJzL2Uyb0RvYy54bWxQSwECLQAUAAYACAAAACEAn9VB7N8AAAAL&#10;AQAADwAAAAAAAAAAAAAAAAAMBQAAZHJzL2Rvd25yZXYueG1sUEsFBgAAAAAEAAQA8wAAABgGAAAA&#10;AA==&#10;" o:allowincell="f" filled="f" stroked="f" strokeweight=".5pt">
              <v:fill o:detectmouseclick="t"/>
              <v:textbox inset=",0,,0">
                <w:txbxContent>
                  <w:p w14:paraId="691063BE" w14:textId="1ED33FB1" w:rsidR="000716B0" w:rsidRPr="000716B0" w:rsidRDefault="000716B0" w:rsidP="000716B0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0716B0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7914736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F6553">
          <w:fldChar w:fldCharType="begin"/>
        </w:r>
        <w:r w:rsidR="006F6553">
          <w:instrText xml:space="preserve"> PAGE   \* MERGEFORMAT </w:instrText>
        </w:r>
        <w:r w:rsidR="006F6553">
          <w:fldChar w:fldCharType="separate"/>
        </w:r>
        <w:r w:rsidR="006F6553">
          <w:rPr>
            <w:noProof/>
          </w:rPr>
          <w:t>2</w:t>
        </w:r>
        <w:r w:rsidR="006F6553">
          <w:rPr>
            <w:noProof/>
          </w:rPr>
          <w:fldChar w:fldCharType="end"/>
        </w:r>
      </w:sdtContent>
    </w:sdt>
  </w:p>
  <w:p w14:paraId="568FACB5" w14:textId="40FE48DE" w:rsidR="006F6553" w:rsidRPr="006F6553" w:rsidRDefault="00302B4F" w:rsidP="006F6553">
    <w:pPr>
      <w:pStyle w:val="Footer"/>
    </w:pPr>
    <w:r>
      <w:rPr>
        <w:noProof/>
      </w:rPr>
      <w:drawing>
        <wp:anchor distT="0" distB="0" distL="114300" distR="114300" simplePos="0" relativeHeight="251666432" behindDoc="1" locked="0" layoutInCell="1" allowOverlap="1" wp14:anchorId="5B729F70" wp14:editId="763E4D4E">
          <wp:simplePos x="0" y="0"/>
          <wp:positionH relativeFrom="margin">
            <wp:align>right</wp:align>
          </wp:positionH>
          <wp:positionV relativeFrom="paragraph">
            <wp:posOffset>354305</wp:posOffset>
          </wp:positionV>
          <wp:extent cx="6012815" cy="125095"/>
          <wp:effectExtent l="0" t="0" r="6985" b="8255"/>
          <wp:wrapTight wrapText="bothSides">
            <wp:wrapPolygon edited="0">
              <wp:start x="0" y="0"/>
              <wp:lineTo x="0" y="19736"/>
              <wp:lineTo x="21557" y="19736"/>
              <wp:lineTo x="21557" y="0"/>
              <wp:lineTo x="0" y="0"/>
            </wp:wrapPolygon>
          </wp:wrapTight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12815" cy="125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AF4C2" w14:textId="6813ECE3" w:rsidR="005359A4" w:rsidRPr="005359A4" w:rsidRDefault="000716B0" w:rsidP="005359A4">
    <w:pPr>
      <w:rPr>
        <w:rFonts w:eastAsia="+mj-ea" w:cs="+mj-cs"/>
        <w:kern w:val="24"/>
        <w:szCs w:val="40"/>
      </w:rPr>
    </w:pPr>
    <w:r>
      <w:rPr>
        <w:rFonts w:eastAsia="+mj-ea" w:cs="+mj-cs"/>
        <w:noProof/>
        <w:color w:val="FF0000"/>
        <w:kern w:val="24"/>
        <w:szCs w:val="40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5F73A7A4" wp14:editId="38012674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9bae4970a0ca813dc47630a5" descr="{&quot;HashCode&quot;:-1520812918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55F34B" w14:textId="33EF9DBD" w:rsidR="000716B0" w:rsidRPr="000716B0" w:rsidRDefault="000716B0" w:rsidP="000716B0">
                          <w:pPr>
                            <w:jc w:val="center"/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</w:pPr>
                          <w:r w:rsidRPr="000716B0">
                            <w:rPr>
                              <w:rFonts w:ascii="Calibri" w:hAnsi="Calibri" w:cs="Calibri"/>
                              <w:color w:val="A80000"/>
                              <w:sz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73A7A4" id="_x0000_t202" coordsize="21600,21600" o:spt="202" path="m,l,21600r21600,l21600,xe">
              <v:stroke joinstyle="miter"/>
              <v:path gradientshapeok="t" o:connecttype="rect"/>
            </v:shapetype>
            <v:shape id="MSIPCM9bae4970a0ca813dc47630a5" o:spid="_x0000_s1031" type="#_x0000_t202" alt="{&quot;HashCode&quot;:-1520812918,&quot;Height&quot;:841.0,&quot;Width&quot;:595.0,&quot;Placement&quot;:&quot;Footer&quot;,&quot;Index&quot;:&quot;FirstPage&quot;,&quot;Section&quot;:1,&quot;Top&quot;:0.0,&quot;Left&quot;:0.0}" style="position:absolute;margin-left:0;margin-top:805.35pt;width:595.3pt;height:21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EeOsQIAAFAFAAAOAAAAZHJzL2Uyb0RvYy54bWysVEtv2zAMvg/YfxB02Gmt7byT1SmyFNkK&#10;pG2AdOhZkeXYgC2qktK4G/bfR8ly2nU7DbvYFEnx8fGjLi6buiJPQpsSZEqT85gSITlkpdyn9Nv9&#10;6mxCibFMZqwCKVL6LAy9nL9/d3FUM9GDAqpMaIJBpJkdVUoLa9UsigwvRM3MOSgh0ZiDrpnFo95H&#10;mWZHjF5XUS+OR9ERdKY0cGEMaq9aI537+HkuuL3LcyMsqVKKtVn/1f67c99ofsFme81UUfJQBvuH&#10;KmpWSkx6CnXFLCMHXf4Rqi65BgO5PedQR5DnJRe+B+wmid90sy2YEr4XBMeoE0zm/4Xlt08bTcos&#10;pQNKJKtxRDfb683yZrpjYjAdxyzmbJL0Mz4Yj/oxG1KSCcMRwR8fHg9gP31lplhCJtrT7CwZ9uJJ&#10;0psmk4/BQZT7wgbzZIAUCYaHMrNF0A+nw5N+UzEuaiG7O63LCsAK3cohwLXMRBMCBKdSG7th+1BN&#10;8NsiC5CewTMJ2ntQQROfUq9F3mVF5U/HjqMyMwRpqxAm23yGBlne6Q0q3dCbXNfuj+MkaEeePZ+4&#10;JRpLOCrHw1HcT9DE0dYb9+OhJ1/0clth7V8E1MQJKdVYtacUe1obi5Wga+fikklYlVXl+VtJckzp&#10;qI8hf7PgjUriRddDW6uTbLNr/MR7XR87yJ6xPQ3tehjFVw7INXNgatwHLBt33N7hJ68Ac0GQKClA&#10;f/+b3vkjTdFKyRH3K6Xm8cC0oKS6lkjgaTIYuIX0BxT0a+2u08pDvQRc3QRfEcW96Hxt1Ym5hvoB&#10;n4CFy4YmJjnmTOmuE5cWT2jAJ4SLxcLLuHqK2bXcKu5CO8wcsvfNA9MqwG9xcLfQbSCbvZlC69ui&#10;vThYyEs/Iodvi2aAHdfWTy48Me5deH32Xi8P4fwXAAAA//8DAFBLAwQUAAYACAAAACEAn9VB7N8A&#10;AAALAQAADwAAAGRycy9kb3ducmV2LnhtbEyPzU7DMBCE70h9B2uRuFE7BVIa4lQIxAUJVS2IsxNv&#10;fpp4HcVum7w9zoked2Y0+026HU3Hzji4xpKEaCmAIRVWN1RJ+Pn+uH8G5rwirTpLKGFCB9tscZOq&#10;RNsL7fF88BULJeQSJaH2vk84d0WNRrml7ZGCV9rBKB/OoeJ6UJdQbjq+EiLmRjUUPtSqx7cai/Zw&#10;MhIed5u85MfWHL+mz2lq2vL3PS+lvLsdX1+AeRz9fxhm/IAOWWDK7Ym0Y52EMMQHNY7EGtjsRxsR&#10;A8tn7elhDTxL+fWG7A8AAP//AwBQSwECLQAUAAYACAAAACEAtoM4kv4AAADhAQAAEwAAAAAAAAAA&#10;AAAAAAAAAAAAW0NvbnRlbnRfVHlwZXNdLnhtbFBLAQItABQABgAIAAAAIQA4/SH/1gAAAJQBAAAL&#10;AAAAAAAAAAAAAAAAAC8BAABfcmVscy8ucmVsc1BLAQItABQABgAIAAAAIQCNREeOsQIAAFAFAAAO&#10;AAAAAAAAAAAAAAAAAC4CAABkcnMvZTJvRG9jLnhtbFBLAQItABQABgAIAAAAIQCf1UH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2555F34B" w14:textId="33EF9DBD" w:rsidR="000716B0" w:rsidRPr="000716B0" w:rsidRDefault="000716B0" w:rsidP="000716B0">
                    <w:pPr>
                      <w:jc w:val="center"/>
                      <w:rPr>
                        <w:rFonts w:ascii="Calibri" w:hAnsi="Calibri" w:cs="Calibri"/>
                        <w:color w:val="A80000"/>
                        <w:sz w:val="20"/>
                      </w:rPr>
                    </w:pPr>
                    <w:r w:rsidRPr="000716B0">
                      <w:rPr>
                        <w:rFonts w:ascii="Calibri" w:hAnsi="Calibri" w:cs="Calibri"/>
                        <w:color w:val="A80000"/>
                        <w:sz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359A4" w:rsidRPr="005359A4">
      <w:rPr>
        <w:rFonts w:eastAsia="+mj-ea" w:cs="+mj-cs"/>
        <w:color w:val="FF0000"/>
        <w:kern w:val="24"/>
        <w:szCs w:val="40"/>
      </w:rPr>
      <w:t xml:space="preserve">Note: </w:t>
    </w:r>
    <w:r w:rsidR="005359A4" w:rsidRPr="005359A4">
      <w:rPr>
        <w:rFonts w:eastAsia="+mj-ea" w:cs="+mj-cs"/>
        <w:kern w:val="24"/>
        <w:szCs w:val="40"/>
      </w:rPr>
      <w:t xml:space="preserve">This publication is a corporate document prepared as part of the </w:t>
    </w:r>
    <w:r w:rsidR="00016218">
      <w:rPr>
        <w:rFonts w:eastAsia="+mj-ea" w:cs="+mj-cs"/>
        <w:kern w:val="24"/>
        <w:szCs w:val="40"/>
      </w:rPr>
      <w:t xml:space="preserve">NSE transformation </w:t>
    </w:r>
    <w:r w:rsidR="005359A4" w:rsidRPr="005359A4">
      <w:rPr>
        <w:rFonts w:eastAsia="+mj-ea" w:cs="+mj-cs"/>
        <w:kern w:val="24"/>
        <w:szCs w:val="40"/>
      </w:rPr>
      <w:t>program initiated by NSE in 2020.</w:t>
    </w:r>
  </w:p>
  <w:p w14:paraId="1277B3D7" w14:textId="7B626781" w:rsidR="005359A4" w:rsidRDefault="00302B4F">
    <w:pPr>
      <w:pStyle w:val="Footer"/>
    </w:pPr>
    <w:r>
      <w:rPr>
        <w:noProof/>
      </w:rPr>
      <w:drawing>
        <wp:anchor distT="0" distB="0" distL="114300" distR="114300" simplePos="0" relativeHeight="251664384" behindDoc="1" locked="0" layoutInCell="1" allowOverlap="1" wp14:anchorId="4755884F" wp14:editId="0CED16FE">
          <wp:simplePos x="0" y="0"/>
          <wp:positionH relativeFrom="margin">
            <wp:align>right</wp:align>
          </wp:positionH>
          <wp:positionV relativeFrom="paragraph">
            <wp:posOffset>316230</wp:posOffset>
          </wp:positionV>
          <wp:extent cx="6012815" cy="125095"/>
          <wp:effectExtent l="0" t="0" r="6985" b="8255"/>
          <wp:wrapTight wrapText="bothSides">
            <wp:wrapPolygon edited="0">
              <wp:start x="0" y="0"/>
              <wp:lineTo x="0" y="19736"/>
              <wp:lineTo x="21557" y="19736"/>
              <wp:lineTo x="21557" y="0"/>
              <wp:lineTo x="0" y="0"/>
            </wp:wrapPolygon>
          </wp:wrapTight>
          <wp:docPr id="90" name="Picture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12815" cy="125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2F7EF" w14:textId="77777777" w:rsidR="002E0FE4" w:rsidRPr="00C01C00" w:rsidRDefault="002E0FE4" w:rsidP="00FE0421">
      <w:r w:rsidRPr="00C01C00">
        <w:separator/>
      </w:r>
    </w:p>
  </w:footnote>
  <w:footnote w:type="continuationSeparator" w:id="0">
    <w:p w14:paraId="2D4F4D4D" w14:textId="77777777" w:rsidR="002E0FE4" w:rsidRDefault="002E0FE4" w:rsidP="00FE0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7C810" w14:textId="1F669F5C" w:rsidR="00CB1EF2" w:rsidRPr="00302B4F" w:rsidRDefault="00302B4F" w:rsidP="00302B4F">
    <w:pPr>
      <w:pStyle w:val="Header"/>
      <w:rPr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EFC3E66" wp14:editId="5B8418C2">
              <wp:simplePos x="0" y="0"/>
              <wp:positionH relativeFrom="column">
                <wp:posOffset>3669306</wp:posOffset>
              </wp:positionH>
              <wp:positionV relativeFrom="paragraph">
                <wp:posOffset>121939</wp:posOffset>
              </wp:positionV>
              <wp:extent cx="2362955" cy="769545"/>
              <wp:effectExtent l="0" t="0" r="0" b="0"/>
              <wp:wrapNone/>
              <wp:docPr id="89" name="Text Box 8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62955" cy="769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FD8FFD" w14:textId="77777777" w:rsidR="00302B4F" w:rsidRDefault="00302B4F" w:rsidP="00302B4F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302B4F">
                            <w:rPr>
                              <w:b/>
                              <w:bCs/>
                            </w:rPr>
                            <w:t>USER MANUAL</w:t>
                          </w:r>
                        </w:p>
                        <w:p w14:paraId="052C0FF7" w14:textId="12F72EE2" w:rsidR="00302B4F" w:rsidRDefault="00A41FB7" w:rsidP="00302B4F">
                          <w:pPr>
                            <w:jc w:val="right"/>
                          </w:pPr>
                          <w:r>
                            <w:rPr>
                              <w:b/>
                              <w:bCs/>
                            </w:rPr>
                            <w:t>Margin Trading Report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FC3E66"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29" type="#_x0000_t202" style="position:absolute;margin-left:288.9pt;margin-top:9.6pt;width:186.05pt;height:60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GB9fAIAAFYFAAAOAAAAZHJzL2Uyb0RvYy54bWysVN9v2jAQfp+0/8Hy+wgwaAsiVIyKaVLV&#10;VoOpz8axIZrt82xDwv76nZ2Esm4vnfaS2PfLd999d7PbWityFM6XYHI66PUpEYZDUZpdTr9tVh9u&#10;KPGBmYIpMCKnJ+Hp7fz9u1llp2IIe1CFcASDGD+tbE73Idhplnm+F5r5HlhhUCnBaRbw6nZZ4ViF&#10;0bXKhv3+VVaBK6wDLrxH6V2jpPMUX0rBw6OUXgSicoq5hfR16buN32w+Y9OdY3Zf8jYN9g9ZaFYa&#10;fPQc6o4FRg6u/COULrkDDzL0OOgMpCy5SDVgNYP+q2rWe2ZFqgXB8fYMk/9/YfnD8cmRssjpzYQS&#10;wzT2aCPqQD5BTVCE+FTWT9FsbdEw1CjHPndyj8JYdi2djn8siKAekT6d0Y3ROAqHH6+Gk/GYEo66&#10;66vJeDSOYbIXb+t8+CxAk3jIqcPuJVDZ8d6HxrQziY8ZWJVKpQ4q85sAY0ZJFlNvUkyncFIi2inz&#10;VUgsOmUaBZ673XapHGmYgdTFCjp+pGDoEA0lPvhG39YleotEyDf6n53S+2DC2V+XBlwCKI2LiAUc&#10;GRK9+J4ahInLxr6DogEgYhHqbd32dgvFCVvroBkOb/mqRPzvmQ9PzOE0IBY44eERP1JBlVNoT5Ts&#10;wf38mzzaI0lRS0mF05VT/+PAnKBEfTFI38lgNIrjmC6j8fUQL+5Ss73UmINeAtY1wF1ieTpG+6C6&#10;o3Sgn3ERLOKrqGKG49s5Dd1xGZrO4iLhYrFIRjiAloV7s7Y8ho7wRnZt6mfmbEvBgOR9gG4O2fQV&#10;Exvb6GlgcQggy0TTCHCDags8Dm8ierto4na4vCerl3U4/wUAAP//AwBQSwMEFAAGAAgAAAAhABg0&#10;cbfeAAAACgEAAA8AAABkcnMvZG93bnJldi54bWxMj81OwzAQhO9IfQdrK3GjdquU4hCnqkBcQZQf&#10;iZsbb5OIeB3FbhPenuVEj7Mzmvm22E6+E2ccYhvIwHKhQCBVwbVUG3h/e7q5AxGTJWe7QGjgByNs&#10;y9lVYXMXRnrF8z7Vgkso5tZAk1KfSxmrBr2Ni9AjsXcMg7eJ5VBLN9iRy30nV0rdSm9b4oXG9vjQ&#10;YPW9P3kDH8/Hr89MvdSPft2PYVKSvJbGXM+n3T2IhFP6D8MfPqNDyUyHcCIXRWdgvdkwemJDr0Bw&#10;QGdagzjwIVMZyLKQly+UvwAAAP//AwBQSwECLQAUAAYACAAAACEAtoM4kv4AAADhAQAAEwAAAAAA&#10;AAAAAAAAAAAAAAAAW0NvbnRlbnRfVHlwZXNdLnhtbFBLAQItABQABgAIAAAAIQA4/SH/1gAAAJQB&#10;AAALAAAAAAAAAAAAAAAAAC8BAABfcmVscy8ucmVsc1BLAQItABQABgAIAAAAIQAjOGB9fAIAAFYF&#10;AAAOAAAAAAAAAAAAAAAAAC4CAABkcnMvZTJvRG9jLnhtbFBLAQItABQABgAIAAAAIQAYNHG33gAA&#10;AAoBAAAPAAAAAAAAAAAAAAAAANYEAABkcnMvZG93bnJldi54bWxQSwUGAAAAAAQABADzAAAA4QUA&#10;AAAA&#10;" filled="f" stroked="f">
              <v:textbox>
                <w:txbxContent>
                  <w:p w14:paraId="34FD8FFD" w14:textId="77777777" w:rsidR="00302B4F" w:rsidRDefault="00302B4F" w:rsidP="00302B4F">
                    <w:pPr>
                      <w:jc w:val="right"/>
                      <w:rPr>
                        <w:b/>
                        <w:bCs/>
                      </w:rPr>
                    </w:pPr>
                    <w:r w:rsidRPr="00302B4F">
                      <w:rPr>
                        <w:b/>
                        <w:bCs/>
                      </w:rPr>
                      <w:t>USER MANUAL</w:t>
                    </w:r>
                  </w:p>
                  <w:p w14:paraId="052C0FF7" w14:textId="12F72EE2" w:rsidR="00302B4F" w:rsidRDefault="00A41FB7" w:rsidP="00302B4F">
                    <w:pPr>
                      <w:jc w:val="right"/>
                    </w:pPr>
                    <w:r>
                      <w:rPr>
                        <w:b/>
                        <w:bCs/>
                      </w:rPr>
                      <w:t>Margin Trading Report</w:t>
                    </w:r>
                  </w:p>
                </w:txbxContent>
              </v:textbox>
            </v:shape>
          </w:pict>
        </mc:Fallback>
      </mc:AlternateContent>
    </w:r>
    <w:r w:rsidR="006F6553">
      <w:rPr>
        <w:noProof/>
      </w:rPr>
      <w:drawing>
        <wp:inline distT="0" distB="0" distL="0" distR="0" wp14:anchorId="07255396" wp14:editId="69CB0ECD">
          <wp:extent cx="1846528" cy="627818"/>
          <wp:effectExtent l="0" t="0" r="1905" b="1270"/>
          <wp:docPr id="81" name="Picture 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Picture 80"/>
                  <pic:cNvPicPr/>
                </pic:nvPicPr>
                <pic:blipFill>
                  <a:blip r:embed="rId1">
                    <a:extLs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7863" cy="7132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</w:t>
    </w:r>
  </w:p>
  <w:p w14:paraId="5641029A" w14:textId="43655EA9" w:rsidR="00154E10" w:rsidRPr="004C5BA4" w:rsidRDefault="00154E1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7E8D5" w14:textId="54171592" w:rsidR="006F6553" w:rsidRDefault="006F6553">
    <w:pPr>
      <w:pStyle w:val="Header"/>
    </w:pPr>
    <w:r>
      <w:rPr>
        <w:noProof/>
      </w:rPr>
      <w:drawing>
        <wp:inline distT="0" distB="0" distL="0" distR="0" wp14:anchorId="14A3634D" wp14:editId="5B252B9B">
          <wp:extent cx="1846528" cy="627818"/>
          <wp:effectExtent l="0" t="0" r="1905" b="1270"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" name="Picture 80"/>
                  <pic:cNvPicPr/>
                </pic:nvPicPr>
                <pic:blipFill>
                  <a:blip r:embed="rId1">
                    <a:extLst>
                      <a:ext uri="{837473B0-CC2E-450A-ABE3-18F120FF3D39}">
                        <a1611:picAttrSrcUrl xmlns:a1611="http://schemas.microsoft.com/office/drawing/2016/11/main" r:i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7863" cy="7132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C02E3"/>
    <w:multiLevelType w:val="hybridMultilevel"/>
    <w:tmpl w:val="0316CF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0C24"/>
    <w:multiLevelType w:val="hybridMultilevel"/>
    <w:tmpl w:val="8D6ABD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F60FA"/>
    <w:multiLevelType w:val="hybridMultilevel"/>
    <w:tmpl w:val="9B3CB620"/>
    <w:lvl w:ilvl="0" w:tplc="6088DB84">
      <w:start w:val="1"/>
      <w:numFmt w:val="bullet"/>
      <w:pStyle w:val="Bullet3"/>
      <w:lvlText w:val="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F67F5E"/>
    <w:multiLevelType w:val="multilevel"/>
    <w:tmpl w:val="F1FAB550"/>
    <w:lvl w:ilvl="0">
      <w:start w:val="1"/>
      <w:numFmt w:val="decimal"/>
      <w:pStyle w:val="Heading1"/>
      <w:lvlText w:val="%1"/>
      <w:lvlJc w:val="left"/>
      <w:pPr>
        <w:tabs>
          <w:tab w:val="num" w:pos="284"/>
        </w:tabs>
        <w:ind w:left="284" w:hanging="284"/>
      </w:pPr>
      <w:rPr>
        <w:rFonts w:ascii="Trebuchet MS" w:hAnsi="Trebuchet MS" w:hint="default"/>
        <w:b w:val="0"/>
        <w:bCs w:val="0"/>
        <w:i w:val="0"/>
        <w:caps w:val="0"/>
        <w:strike w:val="0"/>
        <w:dstrike w:val="0"/>
        <w:vanish w:val="0"/>
        <w:color w:val="00206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57"/>
        </w:tabs>
        <w:ind w:left="657" w:hanging="567"/>
      </w:pPr>
      <w:rPr>
        <w:rFonts w:ascii="Trebuchet MS" w:hAnsi="Trebuchet MS" w:hint="default"/>
        <w:b w:val="0"/>
        <w:bCs w:val="0"/>
        <w:i w:val="0"/>
        <w:color w:val="auto"/>
        <w:sz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ascii="Trebuchet MS" w:hAnsi="Trebuchet MS" w:hint="default"/>
        <w:b w:val="0"/>
        <w:bCs w:val="0"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ascii="Henderson BCG Serif" w:hAnsi="Henderson BCG Serif" w:hint="default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18"/>
        </w:tabs>
        <w:ind w:left="1418" w:hanging="1418"/>
      </w:pPr>
      <w:rPr>
        <w:rFonts w:ascii="Henderson BCG Serif" w:hAnsi="Henderson BCG Serif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3960" w:hanging="1440"/>
      </w:pPr>
      <w:rPr>
        <w:rFonts w:hint="default"/>
      </w:rPr>
    </w:lvl>
  </w:abstractNum>
  <w:abstractNum w:abstractNumId="4" w15:restartNumberingAfterBreak="0">
    <w:nsid w:val="0E726735"/>
    <w:multiLevelType w:val="hybridMultilevel"/>
    <w:tmpl w:val="BF0CAB86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96419"/>
    <w:multiLevelType w:val="hybridMultilevel"/>
    <w:tmpl w:val="9AC27806"/>
    <w:lvl w:ilvl="0" w:tplc="008A0F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</w:rPr>
    </w:lvl>
    <w:lvl w:ilvl="1" w:tplc="68CA7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rebuchet MS" w:hAnsi="Trebuchet MS" w:hint="default"/>
      </w:rPr>
    </w:lvl>
    <w:lvl w:ilvl="2" w:tplc="0EAE8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rebuchet MS" w:hAnsi="Trebuchet MS" w:hint="default"/>
      </w:rPr>
    </w:lvl>
    <w:lvl w:ilvl="3" w:tplc="CA7C8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rebuchet MS" w:hAnsi="Trebuchet MS" w:hint="default"/>
      </w:rPr>
    </w:lvl>
    <w:lvl w:ilvl="4" w:tplc="276E3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rebuchet MS" w:hAnsi="Trebuchet MS" w:hint="default"/>
      </w:rPr>
    </w:lvl>
    <w:lvl w:ilvl="5" w:tplc="66789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rebuchet MS" w:hAnsi="Trebuchet MS" w:hint="default"/>
      </w:rPr>
    </w:lvl>
    <w:lvl w:ilvl="6" w:tplc="B0620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rebuchet MS" w:hAnsi="Trebuchet MS" w:hint="default"/>
      </w:rPr>
    </w:lvl>
    <w:lvl w:ilvl="7" w:tplc="0F708C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rebuchet MS" w:hAnsi="Trebuchet MS" w:hint="default"/>
      </w:rPr>
    </w:lvl>
    <w:lvl w:ilvl="8" w:tplc="2514C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rebuchet MS" w:hAnsi="Trebuchet MS" w:hint="default"/>
      </w:rPr>
    </w:lvl>
  </w:abstractNum>
  <w:abstractNum w:abstractNumId="6" w15:restartNumberingAfterBreak="0">
    <w:nsid w:val="18116C00"/>
    <w:multiLevelType w:val="hybridMultilevel"/>
    <w:tmpl w:val="37EEEF52"/>
    <w:lvl w:ilvl="0" w:tplc="C890DF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4D54DF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2" w:tplc="D64A63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rebuchet MS" w:hAnsi="Trebuchet MS" w:hint="default"/>
      </w:rPr>
    </w:lvl>
    <w:lvl w:ilvl="3" w:tplc="51582D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rebuchet MS" w:hAnsi="Trebuchet MS" w:hint="default"/>
      </w:rPr>
    </w:lvl>
    <w:lvl w:ilvl="4" w:tplc="F438D3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rebuchet MS" w:hAnsi="Trebuchet MS" w:hint="default"/>
      </w:rPr>
    </w:lvl>
    <w:lvl w:ilvl="5" w:tplc="B0182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rebuchet MS" w:hAnsi="Trebuchet MS" w:hint="default"/>
      </w:rPr>
    </w:lvl>
    <w:lvl w:ilvl="6" w:tplc="E3AC047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rebuchet MS" w:hAnsi="Trebuchet MS" w:hint="default"/>
      </w:rPr>
    </w:lvl>
    <w:lvl w:ilvl="7" w:tplc="97307A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rebuchet MS" w:hAnsi="Trebuchet MS" w:hint="default"/>
      </w:rPr>
    </w:lvl>
    <w:lvl w:ilvl="8" w:tplc="841A51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rebuchet MS" w:hAnsi="Trebuchet MS" w:hint="default"/>
      </w:rPr>
    </w:lvl>
  </w:abstractNum>
  <w:abstractNum w:abstractNumId="7" w15:restartNumberingAfterBreak="0">
    <w:nsid w:val="29542493"/>
    <w:multiLevelType w:val="hybridMultilevel"/>
    <w:tmpl w:val="9A0E91F6"/>
    <w:lvl w:ilvl="0" w:tplc="21CE5D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E96F42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A6EE77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0A063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95E30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0E6C9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5E39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D04A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E204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A8E392D"/>
    <w:multiLevelType w:val="hybridMultilevel"/>
    <w:tmpl w:val="5D7E07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541EF5"/>
    <w:multiLevelType w:val="hybridMultilevel"/>
    <w:tmpl w:val="E7F42A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05FC2"/>
    <w:multiLevelType w:val="hybridMultilevel"/>
    <w:tmpl w:val="23A0F2E6"/>
    <w:lvl w:ilvl="0" w:tplc="E96EAE3A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04088B"/>
    <w:multiLevelType w:val="hybridMultilevel"/>
    <w:tmpl w:val="BAEA115E"/>
    <w:lvl w:ilvl="0" w:tplc="A2C631E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2660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2121C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E4FB6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56490B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A0826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32E3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DE9B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B474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43B47DD"/>
    <w:multiLevelType w:val="hybridMultilevel"/>
    <w:tmpl w:val="89AAB174"/>
    <w:lvl w:ilvl="0" w:tplc="3CC25D6A">
      <w:start w:val="1"/>
      <w:numFmt w:val="bullet"/>
      <w:pStyle w:val="Bullet2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67E07"/>
    <w:multiLevelType w:val="hybridMultilevel"/>
    <w:tmpl w:val="2C204E0C"/>
    <w:lvl w:ilvl="0" w:tplc="B7F47B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16959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ECD8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674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EFE92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A6E2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2D016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1B49D3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6AE2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6DB08F7"/>
    <w:multiLevelType w:val="hybridMultilevel"/>
    <w:tmpl w:val="153E55B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7F9"/>
    <w:multiLevelType w:val="hybridMultilevel"/>
    <w:tmpl w:val="6DD4F360"/>
    <w:lvl w:ilvl="0" w:tplc="3558E11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D0CD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E49B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132B9D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188A35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07A7C3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6C02C2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E24B8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88C3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CFF15AF"/>
    <w:multiLevelType w:val="hybridMultilevel"/>
    <w:tmpl w:val="29FC03E6"/>
    <w:lvl w:ilvl="0" w:tplc="E3E80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BD2F1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6AC2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FCA7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86AE5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2D4343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E474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42C406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3CE6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DBA297C"/>
    <w:multiLevelType w:val="hybridMultilevel"/>
    <w:tmpl w:val="45DEC496"/>
    <w:lvl w:ilvl="0" w:tplc="301282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83ED0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066B6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0283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E040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04C5C4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3A41D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4961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28BE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1A0282A"/>
    <w:multiLevelType w:val="hybridMultilevel"/>
    <w:tmpl w:val="3606D4EA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D0676F"/>
    <w:multiLevelType w:val="hybridMultilevel"/>
    <w:tmpl w:val="8B6C39F2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F21930"/>
    <w:multiLevelType w:val="hybridMultilevel"/>
    <w:tmpl w:val="796EE94A"/>
    <w:lvl w:ilvl="0" w:tplc="04090015">
      <w:start w:val="17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6D03BBC"/>
    <w:multiLevelType w:val="hybridMultilevel"/>
    <w:tmpl w:val="B74A4234"/>
    <w:lvl w:ilvl="0" w:tplc="25F8E83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52C5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7A35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9FE20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6D68A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4200A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BC0A7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E019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96AF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F4F1A38"/>
    <w:multiLevelType w:val="hybridMultilevel"/>
    <w:tmpl w:val="92E49C2E"/>
    <w:lvl w:ilvl="0" w:tplc="04090015">
      <w:start w:val="1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15375D"/>
    <w:multiLevelType w:val="hybridMultilevel"/>
    <w:tmpl w:val="2D823B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E130D22"/>
    <w:multiLevelType w:val="hybridMultilevel"/>
    <w:tmpl w:val="1AB0220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5E587F"/>
    <w:multiLevelType w:val="hybridMultilevel"/>
    <w:tmpl w:val="A3B27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6318D7"/>
    <w:multiLevelType w:val="hybridMultilevel"/>
    <w:tmpl w:val="644E76EA"/>
    <w:lvl w:ilvl="0" w:tplc="7CA662C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138067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rebuchet MS" w:hAnsi="Trebuchet MS" w:hint="default"/>
      </w:rPr>
    </w:lvl>
    <w:lvl w:ilvl="2" w:tplc="A6988E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rebuchet MS" w:hAnsi="Trebuchet MS" w:hint="default"/>
      </w:rPr>
    </w:lvl>
    <w:lvl w:ilvl="3" w:tplc="D8A84E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rebuchet MS" w:hAnsi="Trebuchet MS" w:hint="default"/>
      </w:rPr>
    </w:lvl>
    <w:lvl w:ilvl="4" w:tplc="0E343F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rebuchet MS" w:hAnsi="Trebuchet MS" w:hint="default"/>
      </w:rPr>
    </w:lvl>
    <w:lvl w:ilvl="5" w:tplc="1162647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rebuchet MS" w:hAnsi="Trebuchet MS" w:hint="default"/>
      </w:rPr>
    </w:lvl>
    <w:lvl w:ilvl="6" w:tplc="CF160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rebuchet MS" w:hAnsi="Trebuchet MS" w:hint="default"/>
      </w:rPr>
    </w:lvl>
    <w:lvl w:ilvl="7" w:tplc="6D862E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rebuchet MS" w:hAnsi="Trebuchet MS" w:hint="default"/>
      </w:rPr>
    </w:lvl>
    <w:lvl w:ilvl="8" w:tplc="4E64D3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rebuchet MS" w:hAnsi="Trebuchet MS" w:hint="default"/>
      </w:rPr>
    </w:lvl>
  </w:abstractNum>
  <w:num w:numId="1">
    <w:abstractNumId w:val="3"/>
  </w:num>
  <w:num w:numId="2">
    <w:abstractNumId w:val="3"/>
  </w:num>
  <w:num w:numId="3">
    <w:abstractNumId w:val="10"/>
  </w:num>
  <w:num w:numId="4">
    <w:abstractNumId w:val="12"/>
  </w:num>
  <w:num w:numId="5">
    <w:abstractNumId w:val="2"/>
  </w:num>
  <w:num w:numId="6">
    <w:abstractNumId w:val="5"/>
  </w:num>
  <w:num w:numId="7">
    <w:abstractNumId w:val="8"/>
  </w:num>
  <w:num w:numId="8">
    <w:abstractNumId w:val="25"/>
  </w:num>
  <w:num w:numId="9">
    <w:abstractNumId w:val="26"/>
  </w:num>
  <w:num w:numId="10">
    <w:abstractNumId w:val="6"/>
  </w:num>
  <w:num w:numId="11">
    <w:abstractNumId w:val="15"/>
  </w:num>
  <w:num w:numId="12">
    <w:abstractNumId w:val="11"/>
  </w:num>
  <w:num w:numId="13">
    <w:abstractNumId w:val="17"/>
  </w:num>
  <w:num w:numId="14">
    <w:abstractNumId w:val="7"/>
  </w:num>
  <w:num w:numId="15">
    <w:abstractNumId w:val="16"/>
  </w:num>
  <w:num w:numId="16">
    <w:abstractNumId w:val="13"/>
  </w:num>
  <w:num w:numId="17">
    <w:abstractNumId w:val="21"/>
  </w:num>
  <w:num w:numId="18">
    <w:abstractNumId w:val="20"/>
  </w:num>
  <w:num w:numId="19">
    <w:abstractNumId w:val="24"/>
  </w:num>
  <w:num w:numId="20">
    <w:abstractNumId w:val="23"/>
  </w:num>
  <w:num w:numId="21">
    <w:abstractNumId w:val="9"/>
  </w:num>
  <w:num w:numId="22">
    <w:abstractNumId w:val="1"/>
  </w:num>
  <w:num w:numId="23">
    <w:abstractNumId w:val="14"/>
  </w:num>
  <w:num w:numId="24">
    <w:abstractNumId w:val="19"/>
  </w:num>
  <w:num w:numId="25">
    <w:abstractNumId w:val="22"/>
  </w:num>
  <w:num w:numId="26">
    <w:abstractNumId w:val="4"/>
  </w:num>
  <w:num w:numId="27">
    <w:abstractNumId w:val="18"/>
  </w:num>
  <w:num w:numId="28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6EA"/>
    <w:rsid w:val="00004E48"/>
    <w:rsid w:val="0000742A"/>
    <w:rsid w:val="00015268"/>
    <w:rsid w:val="00015A99"/>
    <w:rsid w:val="0001606D"/>
    <w:rsid w:val="00016218"/>
    <w:rsid w:val="00017725"/>
    <w:rsid w:val="000273CD"/>
    <w:rsid w:val="0003028A"/>
    <w:rsid w:val="000303E4"/>
    <w:rsid w:val="00031F94"/>
    <w:rsid w:val="0003439B"/>
    <w:rsid w:val="00035636"/>
    <w:rsid w:val="00035D5A"/>
    <w:rsid w:val="0003686B"/>
    <w:rsid w:val="00037194"/>
    <w:rsid w:val="0003795D"/>
    <w:rsid w:val="00037DFD"/>
    <w:rsid w:val="00040A99"/>
    <w:rsid w:val="0004305E"/>
    <w:rsid w:val="000452F5"/>
    <w:rsid w:val="0005188D"/>
    <w:rsid w:val="00052E55"/>
    <w:rsid w:val="00060294"/>
    <w:rsid w:val="00062016"/>
    <w:rsid w:val="00066DAA"/>
    <w:rsid w:val="00066F3F"/>
    <w:rsid w:val="00070078"/>
    <w:rsid w:val="000716B0"/>
    <w:rsid w:val="00075D64"/>
    <w:rsid w:val="000775E2"/>
    <w:rsid w:val="000811EF"/>
    <w:rsid w:val="00087BF6"/>
    <w:rsid w:val="00092DCF"/>
    <w:rsid w:val="000B6A20"/>
    <w:rsid w:val="000B7C60"/>
    <w:rsid w:val="000C2128"/>
    <w:rsid w:val="000C7392"/>
    <w:rsid w:val="000D262A"/>
    <w:rsid w:val="000D52C2"/>
    <w:rsid w:val="000D5930"/>
    <w:rsid w:val="000E18BF"/>
    <w:rsid w:val="000E1D59"/>
    <w:rsid w:val="000E1DD5"/>
    <w:rsid w:val="000E263E"/>
    <w:rsid w:val="000E3AC0"/>
    <w:rsid w:val="000E40BE"/>
    <w:rsid w:val="000E5A5B"/>
    <w:rsid w:val="000E6202"/>
    <w:rsid w:val="000F1015"/>
    <w:rsid w:val="000F2CCB"/>
    <w:rsid w:val="001046E5"/>
    <w:rsid w:val="00112DA8"/>
    <w:rsid w:val="00115C33"/>
    <w:rsid w:val="00131072"/>
    <w:rsid w:val="0013125F"/>
    <w:rsid w:val="00131E96"/>
    <w:rsid w:val="00136781"/>
    <w:rsid w:val="0014023F"/>
    <w:rsid w:val="001406A8"/>
    <w:rsid w:val="00143F1A"/>
    <w:rsid w:val="001534A3"/>
    <w:rsid w:val="00154736"/>
    <w:rsid w:val="00154E10"/>
    <w:rsid w:val="00156E84"/>
    <w:rsid w:val="001573E9"/>
    <w:rsid w:val="001608D7"/>
    <w:rsid w:val="0016109B"/>
    <w:rsid w:val="001651DC"/>
    <w:rsid w:val="0018043A"/>
    <w:rsid w:val="00180B13"/>
    <w:rsid w:val="00181EFC"/>
    <w:rsid w:val="00187F5D"/>
    <w:rsid w:val="0019106D"/>
    <w:rsid w:val="00193010"/>
    <w:rsid w:val="001944A2"/>
    <w:rsid w:val="001954D4"/>
    <w:rsid w:val="00195F0D"/>
    <w:rsid w:val="001A347A"/>
    <w:rsid w:val="001A4021"/>
    <w:rsid w:val="001B005A"/>
    <w:rsid w:val="001B1B89"/>
    <w:rsid w:val="001B6449"/>
    <w:rsid w:val="001B758B"/>
    <w:rsid w:val="001D46C2"/>
    <w:rsid w:val="001F0977"/>
    <w:rsid w:val="001F10C5"/>
    <w:rsid w:val="001F6B46"/>
    <w:rsid w:val="00205CEE"/>
    <w:rsid w:val="00206947"/>
    <w:rsid w:val="00207064"/>
    <w:rsid w:val="0021369A"/>
    <w:rsid w:val="00213FA1"/>
    <w:rsid w:val="00224033"/>
    <w:rsid w:val="00226B88"/>
    <w:rsid w:val="00233B09"/>
    <w:rsid w:val="00234CD0"/>
    <w:rsid w:val="00244C65"/>
    <w:rsid w:val="00245C14"/>
    <w:rsid w:val="0025320C"/>
    <w:rsid w:val="00260F91"/>
    <w:rsid w:val="00263967"/>
    <w:rsid w:val="0026583B"/>
    <w:rsid w:val="002758DD"/>
    <w:rsid w:val="002769B1"/>
    <w:rsid w:val="00276A40"/>
    <w:rsid w:val="00276C25"/>
    <w:rsid w:val="00277DC6"/>
    <w:rsid w:val="00284C0A"/>
    <w:rsid w:val="002851EE"/>
    <w:rsid w:val="00286AFC"/>
    <w:rsid w:val="00292645"/>
    <w:rsid w:val="00294E11"/>
    <w:rsid w:val="002A4FAF"/>
    <w:rsid w:val="002A6D59"/>
    <w:rsid w:val="002A7CA2"/>
    <w:rsid w:val="002B3E0F"/>
    <w:rsid w:val="002B6A2E"/>
    <w:rsid w:val="002B740C"/>
    <w:rsid w:val="002C1326"/>
    <w:rsid w:val="002C2790"/>
    <w:rsid w:val="002C604E"/>
    <w:rsid w:val="002C6461"/>
    <w:rsid w:val="002C71FC"/>
    <w:rsid w:val="002D0914"/>
    <w:rsid w:val="002D0CCD"/>
    <w:rsid w:val="002D3F2A"/>
    <w:rsid w:val="002D4FF5"/>
    <w:rsid w:val="002D5B66"/>
    <w:rsid w:val="002D6189"/>
    <w:rsid w:val="002E0606"/>
    <w:rsid w:val="002E0F77"/>
    <w:rsid w:val="002E0FE4"/>
    <w:rsid w:val="002E1310"/>
    <w:rsid w:val="002E233F"/>
    <w:rsid w:val="002E524D"/>
    <w:rsid w:val="002E7250"/>
    <w:rsid w:val="002F2F06"/>
    <w:rsid w:val="002F55F5"/>
    <w:rsid w:val="002F5EB1"/>
    <w:rsid w:val="00300CFB"/>
    <w:rsid w:val="00302B4F"/>
    <w:rsid w:val="00302B87"/>
    <w:rsid w:val="0030515E"/>
    <w:rsid w:val="00313358"/>
    <w:rsid w:val="003136E9"/>
    <w:rsid w:val="0031724C"/>
    <w:rsid w:val="003172D0"/>
    <w:rsid w:val="00320D12"/>
    <w:rsid w:val="003257A1"/>
    <w:rsid w:val="003264C1"/>
    <w:rsid w:val="00330F74"/>
    <w:rsid w:val="00332CAC"/>
    <w:rsid w:val="00334012"/>
    <w:rsid w:val="00335420"/>
    <w:rsid w:val="00336AF6"/>
    <w:rsid w:val="0033760B"/>
    <w:rsid w:val="00347787"/>
    <w:rsid w:val="003534BA"/>
    <w:rsid w:val="00354939"/>
    <w:rsid w:val="00354B11"/>
    <w:rsid w:val="00354C5D"/>
    <w:rsid w:val="00357B72"/>
    <w:rsid w:val="00360C5B"/>
    <w:rsid w:val="00363341"/>
    <w:rsid w:val="00363D5E"/>
    <w:rsid w:val="00363E6D"/>
    <w:rsid w:val="00367739"/>
    <w:rsid w:val="00367B69"/>
    <w:rsid w:val="00372ADC"/>
    <w:rsid w:val="003736D5"/>
    <w:rsid w:val="003774AC"/>
    <w:rsid w:val="00385296"/>
    <w:rsid w:val="0038572A"/>
    <w:rsid w:val="00385C99"/>
    <w:rsid w:val="003866BC"/>
    <w:rsid w:val="003918D4"/>
    <w:rsid w:val="0039472D"/>
    <w:rsid w:val="00394878"/>
    <w:rsid w:val="0039755B"/>
    <w:rsid w:val="003A28B3"/>
    <w:rsid w:val="003A372E"/>
    <w:rsid w:val="003B0BDD"/>
    <w:rsid w:val="003B3796"/>
    <w:rsid w:val="003C12A1"/>
    <w:rsid w:val="003D24B7"/>
    <w:rsid w:val="003D2A1E"/>
    <w:rsid w:val="003D2AD1"/>
    <w:rsid w:val="003D4FA7"/>
    <w:rsid w:val="003E06EA"/>
    <w:rsid w:val="003E5717"/>
    <w:rsid w:val="003F1FC8"/>
    <w:rsid w:val="003F41B2"/>
    <w:rsid w:val="003F4DC4"/>
    <w:rsid w:val="003F5120"/>
    <w:rsid w:val="003F5524"/>
    <w:rsid w:val="00404752"/>
    <w:rsid w:val="00407F9A"/>
    <w:rsid w:val="004104F0"/>
    <w:rsid w:val="00413419"/>
    <w:rsid w:val="0041462F"/>
    <w:rsid w:val="00415984"/>
    <w:rsid w:val="00420C64"/>
    <w:rsid w:val="0043013E"/>
    <w:rsid w:val="004307A4"/>
    <w:rsid w:val="004335D1"/>
    <w:rsid w:val="00433E6D"/>
    <w:rsid w:val="00436038"/>
    <w:rsid w:val="0043753C"/>
    <w:rsid w:val="004377B5"/>
    <w:rsid w:val="00442C61"/>
    <w:rsid w:val="00454378"/>
    <w:rsid w:val="00455A10"/>
    <w:rsid w:val="00455B08"/>
    <w:rsid w:val="00455B3E"/>
    <w:rsid w:val="00461E70"/>
    <w:rsid w:val="00462BF2"/>
    <w:rsid w:val="004636F1"/>
    <w:rsid w:val="00464C78"/>
    <w:rsid w:val="004652AE"/>
    <w:rsid w:val="004662E0"/>
    <w:rsid w:val="00466CD3"/>
    <w:rsid w:val="0046766F"/>
    <w:rsid w:val="00471AB1"/>
    <w:rsid w:val="00473102"/>
    <w:rsid w:val="00476C96"/>
    <w:rsid w:val="0048154F"/>
    <w:rsid w:val="00482663"/>
    <w:rsid w:val="00483DB9"/>
    <w:rsid w:val="00485055"/>
    <w:rsid w:val="004867BF"/>
    <w:rsid w:val="0049362B"/>
    <w:rsid w:val="00495E56"/>
    <w:rsid w:val="00496CBF"/>
    <w:rsid w:val="004A0046"/>
    <w:rsid w:val="004A5723"/>
    <w:rsid w:val="004A7315"/>
    <w:rsid w:val="004A76F6"/>
    <w:rsid w:val="004B1243"/>
    <w:rsid w:val="004C24F9"/>
    <w:rsid w:val="004C2EAB"/>
    <w:rsid w:val="004C5BA4"/>
    <w:rsid w:val="004C5D2E"/>
    <w:rsid w:val="004C7E0A"/>
    <w:rsid w:val="004D29D2"/>
    <w:rsid w:val="004D58D8"/>
    <w:rsid w:val="004D7A65"/>
    <w:rsid w:val="004E28C4"/>
    <w:rsid w:val="004E3570"/>
    <w:rsid w:val="004E3E96"/>
    <w:rsid w:val="004E42D9"/>
    <w:rsid w:val="004E5CEF"/>
    <w:rsid w:val="004F345C"/>
    <w:rsid w:val="004F4E5A"/>
    <w:rsid w:val="004F4F95"/>
    <w:rsid w:val="004F7BBF"/>
    <w:rsid w:val="00502A09"/>
    <w:rsid w:val="00502A4D"/>
    <w:rsid w:val="005041C8"/>
    <w:rsid w:val="00505B9B"/>
    <w:rsid w:val="00517954"/>
    <w:rsid w:val="00520C58"/>
    <w:rsid w:val="00520D82"/>
    <w:rsid w:val="005219A1"/>
    <w:rsid w:val="005220A5"/>
    <w:rsid w:val="005273D8"/>
    <w:rsid w:val="00532AAE"/>
    <w:rsid w:val="00535762"/>
    <w:rsid w:val="005359A4"/>
    <w:rsid w:val="00535DBD"/>
    <w:rsid w:val="005370CC"/>
    <w:rsid w:val="0054064A"/>
    <w:rsid w:val="00540A76"/>
    <w:rsid w:val="005462D9"/>
    <w:rsid w:val="00551F60"/>
    <w:rsid w:val="0055260C"/>
    <w:rsid w:val="0055682B"/>
    <w:rsid w:val="00566CA7"/>
    <w:rsid w:val="00574CBF"/>
    <w:rsid w:val="00577EEC"/>
    <w:rsid w:val="00581F23"/>
    <w:rsid w:val="00582A42"/>
    <w:rsid w:val="00582BF8"/>
    <w:rsid w:val="005831E4"/>
    <w:rsid w:val="00596C48"/>
    <w:rsid w:val="005A04C5"/>
    <w:rsid w:val="005A1360"/>
    <w:rsid w:val="005A30AA"/>
    <w:rsid w:val="005A3429"/>
    <w:rsid w:val="005A3C81"/>
    <w:rsid w:val="005B0888"/>
    <w:rsid w:val="005B3D13"/>
    <w:rsid w:val="005B4995"/>
    <w:rsid w:val="005C2E5A"/>
    <w:rsid w:val="005C37DA"/>
    <w:rsid w:val="005D2041"/>
    <w:rsid w:val="005D2AA4"/>
    <w:rsid w:val="005D6148"/>
    <w:rsid w:val="005E0E0E"/>
    <w:rsid w:val="005E33A8"/>
    <w:rsid w:val="005E6C81"/>
    <w:rsid w:val="005E71E0"/>
    <w:rsid w:val="005E7632"/>
    <w:rsid w:val="005F0FB7"/>
    <w:rsid w:val="005F68E2"/>
    <w:rsid w:val="005F6FA4"/>
    <w:rsid w:val="006016C3"/>
    <w:rsid w:val="0060608A"/>
    <w:rsid w:val="0060641D"/>
    <w:rsid w:val="0061204D"/>
    <w:rsid w:val="006130F6"/>
    <w:rsid w:val="00613E3B"/>
    <w:rsid w:val="00616254"/>
    <w:rsid w:val="006167D6"/>
    <w:rsid w:val="00616F70"/>
    <w:rsid w:val="006174DE"/>
    <w:rsid w:val="00624991"/>
    <w:rsid w:val="00625923"/>
    <w:rsid w:val="00627EDB"/>
    <w:rsid w:val="00630CC7"/>
    <w:rsid w:val="006321BA"/>
    <w:rsid w:val="00633485"/>
    <w:rsid w:val="00644E5C"/>
    <w:rsid w:val="006453AB"/>
    <w:rsid w:val="00650820"/>
    <w:rsid w:val="00653B1E"/>
    <w:rsid w:val="00657C0B"/>
    <w:rsid w:val="006624FE"/>
    <w:rsid w:val="00662D51"/>
    <w:rsid w:val="006775B6"/>
    <w:rsid w:val="00682E35"/>
    <w:rsid w:val="00685BB4"/>
    <w:rsid w:val="00692D6A"/>
    <w:rsid w:val="00693617"/>
    <w:rsid w:val="00694F44"/>
    <w:rsid w:val="00697069"/>
    <w:rsid w:val="006976A8"/>
    <w:rsid w:val="006A4564"/>
    <w:rsid w:val="006A76AF"/>
    <w:rsid w:val="006B2307"/>
    <w:rsid w:val="006B2521"/>
    <w:rsid w:val="006B2C70"/>
    <w:rsid w:val="006B53C8"/>
    <w:rsid w:val="006B7E3A"/>
    <w:rsid w:val="006C005B"/>
    <w:rsid w:val="006C5624"/>
    <w:rsid w:val="006C598C"/>
    <w:rsid w:val="006C7A9D"/>
    <w:rsid w:val="006D3064"/>
    <w:rsid w:val="006D4EE4"/>
    <w:rsid w:val="006D5547"/>
    <w:rsid w:val="006D5880"/>
    <w:rsid w:val="006D6C34"/>
    <w:rsid w:val="006D724D"/>
    <w:rsid w:val="006E6E10"/>
    <w:rsid w:val="006F5FF5"/>
    <w:rsid w:val="006F6553"/>
    <w:rsid w:val="006F74BE"/>
    <w:rsid w:val="00700B45"/>
    <w:rsid w:val="00704581"/>
    <w:rsid w:val="00704A67"/>
    <w:rsid w:val="0070684B"/>
    <w:rsid w:val="00706866"/>
    <w:rsid w:val="0071346C"/>
    <w:rsid w:val="00714EE7"/>
    <w:rsid w:val="00716C04"/>
    <w:rsid w:val="0072235C"/>
    <w:rsid w:val="007226E9"/>
    <w:rsid w:val="00726F5C"/>
    <w:rsid w:val="00727A1B"/>
    <w:rsid w:val="00730455"/>
    <w:rsid w:val="007346D0"/>
    <w:rsid w:val="00737175"/>
    <w:rsid w:val="00745FAB"/>
    <w:rsid w:val="00747EBD"/>
    <w:rsid w:val="00751681"/>
    <w:rsid w:val="00752074"/>
    <w:rsid w:val="00752166"/>
    <w:rsid w:val="007522FE"/>
    <w:rsid w:val="00752446"/>
    <w:rsid w:val="007524E9"/>
    <w:rsid w:val="00754A8F"/>
    <w:rsid w:val="00755933"/>
    <w:rsid w:val="00755F94"/>
    <w:rsid w:val="00763F50"/>
    <w:rsid w:val="007655D8"/>
    <w:rsid w:val="00774CAF"/>
    <w:rsid w:val="00774EB9"/>
    <w:rsid w:val="00777C60"/>
    <w:rsid w:val="00777D27"/>
    <w:rsid w:val="007818DD"/>
    <w:rsid w:val="00783519"/>
    <w:rsid w:val="00790C84"/>
    <w:rsid w:val="007910EA"/>
    <w:rsid w:val="007A3BD9"/>
    <w:rsid w:val="007A4ECB"/>
    <w:rsid w:val="007A6A35"/>
    <w:rsid w:val="007C0E9F"/>
    <w:rsid w:val="007C2555"/>
    <w:rsid w:val="007C378E"/>
    <w:rsid w:val="007C4820"/>
    <w:rsid w:val="007C7901"/>
    <w:rsid w:val="007C7AE6"/>
    <w:rsid w:val="007D10C2"/>
    <w:rsid w:val="007D23FE"/>
    <w:rsid w:val="007D2B2A"/>
    <w:rsid w:val="007D72E4"/>
    <w:rsid w:val="007E24E7"/>
    <w:rsid w:val="007E3D87"/>
    <w:rsid w:val="007E5BBD"/>
    <w:rsid w:val="007E5C07"/>
    <w:rsid w:val="007E623E"/>
    <w:rsid w:val="007F0A3F"/>
    <w:rsid w:val="007F0F16"/>
    <w:rsid w:val="007F30FD"/>
    <w:rsid w:val="008011C4"/>
    <w:rsid w:val="00801D94"/>
    <w:rsid w:val="00802C5C"/>
    <w:rsid w:val="00807072"/>
    <w:rsid w:val="00813BA9"/>
    <w:rsid w:val="00816055"/>
    <w:rsid w:val="00822184"/>
    <w:rsid w:val="00832B70"/>
    <w:rsid w:val="00840639"/>
    <w:rsid w:val="00843E5B"/>
    <w:rsid w:val="00844E28"/>
    <w:rsid w:val="008456EC"/>
    <w:rsid w:val="0085151A"/>
    <w:rsid w:val="0085398F"/>
    <w:rsid w:val="00853BCA"/>
    <w:rsid w:val="00855DAF"/>
    <w:rsid w:val="00864415"/>
    <w:rsid w:val="00864B98"/>
    <w:rsid w:val="00865AF7"/>
    <w:rsid w:val="0086700F"/>
    <w:rsid w:val="0087398F"/>
    <w:rsid w:val="00873D72"/>
    <w:rsid w:val="008756FF"/>
    <w:rsid w:val="00876A05"/>
    <w:rsid w:val="008777E7"/>
    <w:rsid w:val="00877E5B"/>
    <w:rsid w:val="00884094"/>
    <w:rsid w:val="00886021"/>
    <w:rsid w:val="00886166"/>
    <w:rsid w:val="008919AA"/>
    <w:rsid w:val="00893CAF"/>
    <w:rsid w:val="00895EE1"/>
    <w:rsid w:val="008970CC"/>
    <w:rsid w:val="008A0439"/>
    <w:rsid w:val="008A1D5A"/>
    <w:rsid w:val="008A2B90"/>
    <w:rsid w:val="008A44B0"/>
    <w:rsid w:val="008A509C"/>
    <w:rsid w:val="008B2E9A"/>
    <w:rsid w:val="008B467D"/>
    <w:rsid w:val="008B6F13"/>
    <w:rsid w:val="008C1D61"/>
    <w:rsid w:val="008C44B7"/>
    <w:rsid w:val="008D2F02"/>
    <w:rsid w:val="008D431A"/>
    <w:rsid w:val="008D54CD"/>
    <w:rsid w:val="008E1BED"/>
    <w:rsid w:val="008E3E19"/>
    <w:rsid w:val="008E5550"/>
    <w:rsid w:val="008E62D6"/>
    <w:rsid w:val="008F0059"/>
    <w:rsid w:val="008F3DFC"/>
    <w:rsid w:val="008F7619"/>
    <w:rsid w:val="009010B2"/>
    <w:rsid w:val="00901ADC"/>
    <w:rsid w:val="00902D3B"/>
    <w:rsid w:val="00903668"/>
    <w:rsid w:val="00903C37"/>
    <w:rsid w:val="00907A40"/>
    <w:rsid w:val="00913977"/>
    <w:rsid w:val="00913AC9"/>
    <w:rsid w:val="00926251"/>
    <w:rsid w:val="0093324B"/>
    <w:rsid w:val="00936AFD"/>
    <w:rsid w:val="00936B4C"/>
    <w:rsid w:val="00937C38"/>
    <w:rsid w:val="00940EF1"/>
    <w:rsid w:val="00941878"/>
    <w:rsid w:val="0095068D"/>
    <w:rsid w:val="0095402C"/>
    <w:rsid w:val="009549A3"/>
    <w:rsid w:val="009549C8"/>
    <w:rsid w:val="009565C1"/>
    <w:rsid w:val="009570C1"/>
    <w:rsid w:val="00957F5F"/>
    <w:rsid w:val="0096053C"/>
    <w:rsid w:val="00961E7A"/>
    <w:rsid w:val="00962E18"/>
    <w:rsid w:val="009650F4"/>
    <w:rsid w:val="009655E9"/>
    <w:rsid w:val="00965B35"/>
    <w:rsid w:val="00972119"/>
    <w:rsid w:val="00980EA2"/>
    <w:rsid w:val="00981E89"/>
    <w:rsid w:val="009837FB"/>
    <w:rsid w:val="009870D8"/>
    <w:rsid w:val="00995FBD"/>
    <w:rsid w:val="0099638E"/>
    <w:rsid w:val="00996AC4"/>
    <w:rsid w:val="0099708E"/>
    <w:rsid w:val="009A2647"/>
    <w:rsid w:val="009A3636"/>
    <w:rsid w:val="009B16F1"/>
    <w:rsid w:val="009B7F5C"/>
    <w:rsid w:val="009C3C1E"/>
    <w:rsid w:val="009C4287"/>
    <w:rsid w:val="009C4F26"/>
    <w:rsid w:val="009C54C7"/>
    <w:rsid w:val="009C6199"/>
    <w:rsid w:val="009C7234"/>
    <w:rsid w:val="009D0B1C"/>
    <w:rsid w:val="009E29D3"/>
    <w:rsid w:val="009F1AF7"/>
    <w:rsid w:val="009F4588"/>
    <w:rsid w:val="009F5605"/>
    <w:rsid w:val="009F7946"/>
    <w:rsid w:val="00A00D31"/>
    <w:rsid w:val="00A01002"/>
    <w:rsid w:val="00A03B0E"/>
    <w:rsid w:val="00A05B57"/>
    <w:rsid w:val="00A0776E"/>
    <w:rsid w:val="00A1014B"/>
    <w:rsid w:val="00A122B4"/>
    <w:rsid w:val="00A124A2"/>
    <w:rsid w:val="00A14951"/>
    <w:rsid w:val="00A169D0"/>
    <w:rsid w:val="00A16B11"/>
    <w:rsid w:val="00A16DCD"/>
    <w:rsid w:val="00A2000C"/>
    <w:rsid w:val="00A21B21"/>
    <w:rsid w:val="00A3550D"/>
    <w:rsid w:val="00A41FB7"/>
    <w:rsid w:val="00A47ADD"/>
    <w:rsid w:val="00A47B9E"/>
    <w:rsid w:val="00A500EE"/>
    <w:rsid w:val="00A5178C"/>
    <w:rsid w:val="00A51CB3"/>
    <w:rsid w:val="00A520A6"/>
    <w:rsid w:val="00A56E27"/>
    <w:rsid w:val="00A57E9F"/>
    <w:rsid w:val="00A60534"/>
    <w:rsid w:val="00A61F69"/>
    <w:rsid w:val="00A631D4"/>
    <w:rsid w:val="00A71C3F"/>
    <w:rsid w:val="00A72906"/>
    <w:rsid w:val="00A73791"/>
    <w:rsid w:val="00A754DC"/>
    <w:rsid w:val="00A817B4"/>
    <w:rsid w:val="00A823E3"/>
    <w:rsid w:val="00A84547"/>
    <w:rsid w:val="00A85C11"/>
    <w:rsid w:val="00A85DB3"/>
    <w:rsid w:val="00A87D7A"/>
    <w:rsid w:val="00A90AD2"/>
    <w:rsid w:val="00A934C5"/>
    <w:rsid w:val="00A94316"/>
    <w:rsid w:val="00A9452A"/>
    <w:rsid w:val="00A94B0D"/>
    <w:rsid w:val="00A96FA3"/>
    <w:rsid w:val="00A97394"/>
    <w:rsid w:val="00A97A5A"/>
    <w:rsid w:val="00AA2DA1"/>
    <w:rsid w:val="00AA72AD"/>
    <w:rsid w:val="00AB134B"/>
    <w:rsid w:val="00AB52CE"/>
    <w:rsid w:val="00AB7231"/>
    <w:rsid w:val="00AC0DEF"/>
    <w:rsid w:val="00AC509C"/>
    <w:rsid w:val="00AD08E6"/>
    <w:rsid w:val="00AD0ED4"/>
    <w:rsid w:val="00AD1C54"/>
    <w:rsid w:val="00AD2082"/>
    <w:rsid w:val="00AE0DDD"/>
    <w:rsid w:val="00AE3AE5"/>
    <w:rsid w:val="00AE537B"/>
    <w:rsid w:val="00AE5BA7"/>
    <w:rsid w:val="00AF1998"/>
    <w:rsid w:val="00AF222C"/>
    <w:rsid w:val="00AF31CE"/>
    <w:rsid w:val="00B01DB3"/>
    <w:rsid w:val="00B02968"/>
    <w:rsid w:val="00B0318A"/>
    <w:rsid w:val="00B04093"/>
    <w:rsid w:val="00B0454A"/>
    <w:rsid w:val="00B0770E"/>
    <w:rsid w:val="00B103D1"/>
    <w:rsid w:val="00B118B7"/>
    <w:rsid w:val="00B13748"/>
    <w:rsid w:val="00B16047"/>
    <w:rsid w:val="00B16969"/>
    <w:rsid w:val="00B26E60"/>
    <w:rsid w:val="00B33DD0"/>
    <w:rsid w:val="00B3476E"/>
    <w:rsid w:val="00B430FA"/>
    <w:rsid w:val="00B46CC8"/>
    <w:rsid w:val="00B50321"/>
    <w:rsid w:val="00B61DFF"/>
    <w:rsid w:val="00B64A9C"/>
    <w:rsid w:val="00B6786F"/>
    <w:rsid w:val="00B678AC"/>
    <w:rsid w:val="00B704FB"/>
    <w:rsid w:val="00B76AAD"/>
    <w:rsid w:val="00B82403"/>
    <w:rsid w:val="00B828C1"/>
    <w:rsid w:val="00B878F7"/>
    <w:rsid w:val="00B92E91"/>
    <w:rsid w:val="00B93516"/>
    <w:rsid w:val="00BA21A1"/>
    <w:rsid w:val="00BA24E3"/>
    <w:rsid w:val="00BA4AC2"/>
    <w:rsid w:val="00BB0730"/>
    <w:rsid w:val="00BB0BA6"/>
    <w:rsid w:val="00BB485E"/>
    <w:rsid w:val="00BB4B66"/>
    <w:rsid w:val="00BB5E46"/>
    <w:rsid w:val="00BB6661"/>
    <w:rsid w:val="00BC3241"/>
    <w:rsid w:val="00BC33C6"/>
    <w:rsid w:val="00BC3496"/>
    <w:rsid w:val="00BC34DB"/>
    <w:rsid w:val="00BC58AA"/>
    <w:rsid w:val="00BC5DF2"/>
    <w:rsid w:val="00BC6A4D"/>
    <w:rsid w:val="00BD1138"/>
    <w:rsid w:val="00BD1B60"/>
    <w:rsid w:val="00BD46EB"/>
    <w:rsid w:val="00BD4E0B"/>
    <w:rsid w:val="00BE3FF3"/>
    <w:rsid w:val="00BF1A4A"/>
    <w:rsid w:val="00BF3AB7"/>
    <w:rsid w:val="00BF4907"/>
    <w:rsid w:val="00C0085C"/>
    <w:rsid w:val="00C017F8"/>
    <w:rsid w:val="00C01C00"/>
    <w:rsid w:val="00C06D8D"/>
    <w:rsid w:val="00C14750"/>
    <w:rsid w:val="00C154E5"/>
    <w:rsid w:val="00C171D3"/>
    <w:rsid w:val="00C176CC"/>
    <w:rsid w:val="00C22916"/>
    <w:rsid w:val="00C23910"/>
    <w:rsid w:val="00C2581B"/>
    <w:rsid w:val="00C313CB"/>
    <w:rsid w:val="00C4260F"/>
    <w:rsid w:val="00C42F87"/>
    <w:rsid w:val="00C44529"/>
    <w:rsid w:val="00C4560D"/>
    <w:rsid w:val="00C52BB4"/>
    <w:rsid w:val="00C53784"/>
    <w:rsid w:val="00C57CB6"/>
    <w:rsid w:val="00C61714"/>
    <w:rsid w:val="00C6239A"/>
    <w:rsid w:val="00C62DB8"/>
    <w:rsid w:val="00C64F22"/>
    <w:rsid w:val="00C67F5C"/>
    <w:rsid w:val="00C842DF"/>
    <w:rsid w:val="00C8583E"/>
    <w:rsid w:val="00C8629F"/>
    <w:rsid w:val="00C86D8E"/>
    <w:rsid w:val="00C92629"/>
    <w:rsid w:val="00C94CB9"/>
    <w:rsid w:val="00C96070"/>
    <w:rsid w:val="00CA491C"/>
    <w:rsid w:val="00CB1EF2"/>
    <w:rsid w:val="00CB340D"/>
    <w:rsid w:val="00CB35C2"/>
    <w:rsid w:val="00CB3AA8"/>
    <w:rsid w:val="00CC1F4D"/>
    <w:rsid w:val="00CC5984"/>
    <w:rsid w:val="00CC60FA"/>
    <w:rsid w:val="00CD11B7"/>
    <w:rsid w:val="00CD32FD"/>
    <w:rsid w:val="00CD623E"/>
    <w:rsid w:val="00CE07D3"/>
    <w:rsid w:val="00CE355F"/>
    <w:rsid w:val="00CE37D1"/>
    <w:rsid w:val="00CE5813"/>
    <w:rsid w:val="00CF283B"/>
    <w:rsid w:val="00CF2FD5"/>
    <w:rsid w:val="00CF5A85"/>
    <w:rsid w:val="00D01FAD"/>
    <w:rsid w:val="00D0258D"/>
    <w:rsid w:val="00D02B98"/>
    <w:rsid w:val="00D02CDC"/>
    <w:rsid w:val="00D074F9"/>
    <w:rsid w:val="00D10C80"/>
    <w:rsid w:val="00D13AAA"/>
    <w:rsid w:val="00D14810"/>
    <w:rsid w:val="00D15077"/>
    <w:rsid w:val="00D21A6C"/>
    <w:rsid w:val="00D221AE"/>
    <w:rsid w:val="00D24728"/>
    <w:rsid w:val="00D26587"/>
    <w:rsid w:val="00D34BA6"/>
    <w:rsid w:val="00D359A1"/>
    <w:rsid w:val="00D4003F"/>
    <w:rsid w:val="00D43DB3"/>
    <w:rsid w:val="00D50400"/>
    <w:rsid w:val="00D50F21"/>
    <w:rsid w:val="00D51A8A"/>
    <w:rsid w:val="00D51CFA"/>
    <w:rsid w:val="00D62BB3"/>
    <w:rsid w:val="00D62E34"/>
    <w:rsid w:val="00D637D5"/>
    <w:rsid w:val="00D65B7A"/>
    <w:rsid w:val="00D756C9"/>
    <w:rsid w:val="00D76A65"/>
    <w:rsid w:val="00D77228"/>
    <w:rsid w:val="00D80859"/>
    <w:rsid w:val="00D91348"/>
    <w:rsid w:val="00D971DE"/>
    <w:rsid w:val="00DA1048"/>
    <w:rsid w:val="00DA3A38"/>
    <w:rsid w:val="00DA5DC4"/>
    <w:rsid w:val="00DA623B"/>
    <w:rsid w:val="00DB3749"/>
    <w:rsid w:val="00DB3822"/>
    <w:rsid w:val="00DB3BD9"/>
    <w:rsid w:val="00DB53EB"/>
    <w:rsid w:val="00DC2FD5"/>
    <w:rsid w:val="00DC74C6"/>
    <w:rsid w:val="00DD4439"/>
    <w:rsid w:val="00DE43A0"/>
    <w:rsid w:val="00DF1848"/>
    <w:rsid w:val="00DF6D2D"/>
    <w:rsid w:val="00E001F0"/>
    <w:rsid w:val="00E00A3D"/>
    <w:rsid w:val="00E05025"/>
    <w:rsid w:val="00E05ACB"/>
    <w:rsid w:val="00E10065"/>
    <w:rsid w:val="00E23480"/>
    <w:rsid w:val="00E23B20"/>
    <w:rsid w:val="00E27325"/>
    <w:rsid w:val="00E403FA"/>
    <w:rsid w:val="00E458CC"/>
    <w:rsid w:val="00E54041"/>
    <w:rsid w:val="00E57585"/>
    <w:rsid w:val="00E60AB1"/>
    <w:rsid w:val="00E60F01"/>
    <w:rsid w:val="00E60FD4"/>
    <w:rsid w:val="00E6133C"/>
    <w:rsid w:val="00E619F4"/>
    <w:rsid w:val="00E64407"/>
    <w:rsid w:val="00E64D18"/>
    <w:rsid w:val="00E66BA5"/>
    <w:rsid w:val="00E67806"/>
    <w:rsid w:val="00E7071F"/>
    <w:rsid w:val="00E71257"/>
    <w:rsid w:val="00E75115"/>
    <w:rsid w:val="00E81FB4"/>
    <w:rsid w:val="00E820D1"/>
    <w:rsid w:val="00E90FBF"/>
    <w:rsid w:val="00E933D0"/>
    <w:rsid w:val="00EA19A4"/>
    <w:rsid w:val="00EA24F3"/>
    <w:rsid w:val="00EA2D55"/>
    <w:rsid w:val="00EA43F7"/>
    <w:rsid w:val="00EA6A45"/>
    <w:rsid w:val="00EA6EC3"/>
    <w:rsid w:val="00EB1EEE"/>
    <w:rsid w:val="00EC0028"/>
    <w:rsid w:val="00EC2A51"/>
    <w:rsid w:val="00ED2533"/>
    <w:rsid w:val="00ED31BB"/>
    <w:rsid w:val="00ED38F4"/>
    <w:rsid w:val="00ED7BC6"/>
    <w:rsid w:val="00EE3E28"/>
    <w:rsid w:val="00EE6C88"/>
    <w:rsid w:val="00EF37B8"/>
    <w:rsid w:val="00EF76B3"/>
    <w:rsid w:val="00F005D4"/>
    <w:rsid w:val="00F04189"/>
    <w:rsid w:val="00F05BC3"/>
    <w:rsid w:val="00F1651B"/>
    <w:rsid w:val="00F16C16"/>
    <w:rsid w:val="00F17EE9"/>
    <w:rsid w:val="00F24E7A"/>
    <w:rsid w:val="00F256CF"/>
    <w:rsid w:val="00F256FA"/>
    <w:rsid w:val="00F3187A"/>
    <w:rsid w:val="00F3335E"/>
    <w:rsid w:val="00F37802"/>
    <w:rsid w:val="00F42747"/>
    <w:rsid w:val="00F42B73"/>
    <w:rsid w:val="00F4638E"/>
    <w:rsid w:val="00F472F6"/>
    <w:rsid w:val="00F55890"/>
    <w:rsid w:val="00F576D6"/>
    <w:rsid w:val="00F57F32"/>
    <w:rsid w:val="00F650E8"/>
    <w:rsid w:val="00F65FC6"/>
    <w:rsid w:val="00F6629E"/>
    <w:rsid w:val="00F72BAB"/>
    <w:rsid w:val="00F76961"/>
    <w:rsid w:val="00F814FE"/>
    <w:rsid w:val="00F877BF"/>
    <w:rsid w:val="00F955AA"/>
    <w:rsid w:val="00F973E4"/>
    <w:rsid w:val="00F97E8F"/>
    <w:rsid w:val="00FA6C8D"/>
    <w:rsid w:val="00FB27BD"/>
    <w:rsid w:val="00FB488F"/>
    <w:rsid w:val="00FC0893"/>
    <w:rsid w:val="00FC5F5B"/>
    <w:rsid w:val="00FD145E"/>
    <w:rsid w:val="00FD40CA"/>
    <w:rsid w:val="00FD70FF"/>
    <w:rsid w:val="00FD737D"/>
    <w:rsid w:val="00FE0421"/>
    <w:rsid w:val="00FE1597"/>
    <w:rsid w:val="00FE5FD5"/>
    <w:rsid w:val="00FF4267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AB136B"/>
  <w15:docId w15:val="{B47994B4-0BD2-4C67-960A-E55BB6C9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4041"/>
    <w:rPr>
      <w:rFonts w:ascii="Trebuchet MS" w:hAnsi="Trebuchet MS"/>
      <w:sz w:val="24"/>
      <w:szCs w:val="24"/>
    </w:rPr>
  </w:style>
  <w:style w:type="paragraph" w:styleId="Heading1">
    <w:name w:val="heading 1"/>
    <w:basedOn w:val="Normal"/>
    <w:next w:val="Normal"/>
    <w:qFormat/>
    <w:rsid w:val="00F814FE"/>
    <w:pPr>
      <w:keepNext/>
      <w:numPr>
        <w:numId w:val="2"/>
      </w:numPr>
      <w:spacing w:before="500" w:after="220"/>
      <w:outlineLvl w:val="0"/>
    </w:pPr>
    <w:rPr>
      <w:rFonts w:cs="Arial"/>
      <w:bCs/>
      <w:color w:val="392E7D"/>
      <w:kern w:val="32"/>
    </w:rPr>
  </w:style>
  <w:style w:type="paragraph" w:styleId="Heading2">
    <w:name w:val="heading 2"/>
    <w:basedOn w:val="Normal"/>
    <w:next w:val="Normal"/>
    <w:link w:val="Heading2Char"/>
    <w:qFormat/>
    <w:rsid w:val="00F650E8"/>
    <w:pPr>
      <w:keepNext/>
      <w:numPr>
        <w:ilvl w:val="1"/>
        <w:numId w:val="2"/>
      </w:numPr>
      <w:spacing w:before="360" w:after="220"/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rsid w:val="00A41FB7"/>
    <w:pPr>
      <w:keepNext/>
      <w:numPr>
        <w:ilvl w:val="2"/>
        <w:numId w:val="2"/>
      </w:numPr>
      <w:spacing w:before="360" w:after="220"/>
      <w:outlineLvl w:val="2"/>
    </w:pPr>
    <w:rPr>
      <w:rFonts w:cs="Arial"/>
      <w:bCs/>
      <w:szCs w:val="22"/>
    </w:rPr>
  </w:style>
  <w:style w:type="paragraph" w:styleId="Heading4">
    <w:name w:val="heading 4"/>
    <w:basedOn w:val="Normal"/>
    <w:next w:val="Normal"/>
    <w:qFormat/>
    <w:rsid w:val="00066F3F"/>
    <w:pPr>
      <w:keepNext/>
      <w:numPr>
        <w:ilvl w:val="3"/>
        <w:numId w:val="2"/>
      </w:numPr>
      <w:spacing w:before="360" w:after="22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066F3F"/>
    <w:pPr>
      <w:numPr>
        <w:ilvl w:val="4"/>
        <w:numId w:val="2"/>
      </w:numPr>
      <w:spacing w:before="360" w:after="220"/>
      <w:outlineLvl w:val="4"/>
    </w:pPr>
    <w:rPr>
      <w:bCs/>
      <w:i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semiHidden/>
    <w:rsid w:val="00875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F650E8"/>
    <w:rPr>
      <w:rFonts w:ascii="Trebuchet MS" w:hAnsi="Trebuchet MS" w:cs="Arial"/>
      <w:bCs/>
      <w:iCs/>
      <w:sz w:val="24"/>
      <w:szCs w:val="28"/>
    </w:rPr>
  </w:style>
  <w:style w:type="paragraph" w:styleId="Caption">
    <w:name w:val="caption"/>
    <w:basedOn w:val="Normal"/>
    <w:next w:val="Normal"/>
    <w:rsid w:val="00864B98"/>
    <w:pPr>
      <w:jc w:val="center"/>
    </w:pPr>
    <w:rPr>
      <w:bCs/>
      <w:szCs w:val="22"/>
    </w:rPr>
  </w:style>
  <w:style w:type="paragraph" w:customStyle="1" w:styleId="Bullet1">
    <w:name w:val="Bullet 1"/>
    <w:basedOn w:val="Normal"/>
    <w:qFormat/>
    <w:rsid w:val="00066F3F"/>
    <w:pPr>
      <w:numPr>
        <w:numId w:val="3"/>
      </w:numPr>
      <w:spacing w:before="60" w:after="60"/>
    </w:pPr>
  </w:style>
  <w:style w:type="paragraph" w:customStyle="1" w:styleId="Bullet2">
    <w:name w:val="Bullet 2"/>
    <w:basedOn w:val="Normal"/>
    <w:qFormat/>
    <w:rsid w:val="00066F3F"/>
    <w:pPr>
      <w:numPr>
        <w:numId w:val="4"/>
      </w:numPr>
      <w:spacing w:before="60" w:after="60"/>
    </w:pPr>
  </w:style>
  <w:style w:type="paragraph" w:customStyle="1" w:styleId="Bullet3">
    <w:name w:val="Bullet 3"/>
    <w:basedOn w:val="Normal"/>
    <w:qFormat/>
    <w:rsid w:val="00066F3F"/>
    <w:pPr>
      <w:numPr>
        <w:numId w:val="5"/>
      </w:numPr>
      <w:spacing w:before="60" w:after="60"/>
    </w:pPr>
  </w:style>
  <w:style w:type="paragraph" w:styleId="Header">
    <w:name w:val="header"/>
    <w:basedOn w:val="Normal"/>
    <w:semiHidden/>
    <w:rsid w:val="0088602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886021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uiPriority w:val="99"/>
    <w:rsid w:val="00BF4907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E54041"/>
    <w:pPr>
      <w:tabs>
        <w:tab w:val="left" w:pos="992"/>
        <w:tab w:val="right" w:pos="9469"/>
      </w:tabs>
      <w:spacing w:before="240" w:line="360" w:lineRule="auto"/>
      <w:ind w:left="432" w:hanging="432"/>
    </w:pPr>
    <w:rPr>
      <w:b/>
    </w:rPr>
  </w:style>
  <w:style w:type="paragraph" w:styleId="TOC2">
    <w:name w:val="toc 2"/>
    <w:basedOn w:val="Normal"/>
    <w:next w:val="Normal"/>
    <w:autoRedefine/>
    <w:uiPriority w:val="39"/>
    <w:rsid w:val="00E54041"/>
    <w:pPr>
      <w:tabs>
        <w:tab w:val="left" w:pos="992"/>
        <w:tab w:val="left" w:pos="1700"/>
        <w:tab w:val="right" w:pos="9469"/>
      </w:tabs>
      <w:spacing w:line="360" w:lineRule="auto"/>
      <w:ind w:left="1426" w:hanging="994"/>
    </w:pPr>
  </w:style>
  <w:style w:type="paragraph" w:styleId="TOC3">
    <w:name w:val="toc 3"/>
    <w:basedOn w:val="Normal"/>
    <w:next w:val="Normal"/>
    <w:autoRedefine/>
    <w:uiPriority w:val="39"/>
    <w:rsid w:val="00E54041"/>
    <w:pPr>
      <w:tabs>
        <w:tab w:val="left" w:pos="992"/>
        <w:tab w:val="left" w:pos="1700"/>
        <w:tab w:val="right" w:pos="9469"/>
      </w:tabs>
      <w:ind w:left="1700" w:hanging="994"/>
    </w:pPr>
  </w:style>
  <w:style w:type="paragraph" w:styleId="TOC4">
    <w:name w:val="toc 4"/>
    <w:basedOn w:val="Normal"/>
    <w:next w:val="Normal"/>
    <w:autoRedefine/>
    <w:semiHidden/>
    <w:rsid w:val="006016C3"/>
    <w:pPr>
      <w:tabs>
        <w:tab w:val="left" w:pos="992"/>
        <w:tab w:val="right" w:pos="9469"/>
      </w:tabs>
      <w:spacing w:before="220"/>
      <w:ind w:left="992" w:hanging="992"/>
    </w:pPr>
  </w:style>
  <w:style w:type="paragraph" w:styleId="TOC5">
    <w:name w:val="toc 5"/>
    <w:basedOn w:val="Normal"/>
    <w:next w:val="Normal"/>
    <w:autoRedefine/>
    <w:semiHidden/>
    <w:rsid w:val="006016C3"/>
    <w:pPr>
      <w:tabs>
        <w:tab w:val="left" w:pos="992"/>
        <w:tab w:val="right" w:pos="9469"/>
      </w:tabs>
      <w:spacing w:before="220"/>
      <w:ind w:left="992" w:hanging="992"/>
    </w:pPr>
  </w:style>
  <w:style w:type="paragraph" w:styleId="FootnoteText">
    <w:name w:val="footnote text"/>
    <w:basedOn w:val="Normal"/>
    <w:autoRedefine/>
    <w:semiHidden/>
    <w:rsid w:val="00737175"/>
    <w:pPr>
      <w:tabs>
        <w:tab w:val="left" w:pos="284"/>
      </w:tabs>
      <w:ind w:left="284" w:hanging="284"/>
      <w:jc w:val="both"/>
    </w:pPr>
    <w:rPr>
      <w:sz w:val="18"/>
      <w:szCs w:val="18"/>
    </w:rPr>
  </w:style>
  <w:style w:type="character" w:styleId="FootnoteReference">
    <w:name w:val="footnote reference"/>
    <w:basedOn w:val="DefaultParagraphFont"/>
    <w:semiHidden/>
    <w:rsid w:val="00EC0028"/>
    <w:rPr>
      <w:rFonts w:ascii="Henderson BCG Serif" w:hAnsi="Henderson BCG Serif"/>
      <w:sz w:val="18"/>
      <w:szCs w:val="18"/>
      <w:vertAlign w:val="superscript"/>
    </w:rPr>
  </w:style>
  <w:style w:type="character" w:styleId="PageNumber">
    <w:name w:val="page number"/>
    <w:basedOn w:val="DefaultParagraphFont"/>
    <w:semiHidden/>
    <w:rsid w:val="00907A40"/>
  </w:style>
  <w:style w:type="paragraph" w:styleId="BalloonText">
    <w:name w:val="Balloon Text"/>
    <w:basedOn w:val="Normal"/>
    <w:semiHidden/>
    <w:rsid w:val="00205C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FB7"/>
    <w:pPr>
      <w:ind w:left="720"/>
      <w:contextualSpacing/>
    </w:pPr>
    <w:rPr>
      <w:rFonts w:eastAsiaTheme="minorEastAsia" w:cs="Mangal"/>
      <w:szCs w:val="21"/>
      <w:lang w:bidi="hi-IN"/>
    </w:rPr>
  </w:style>
  <w:style w:type="paragraph" w:styleId="NormalWeb">
    <w:name w:val="Normal (Web)"/>
    <w:basedOn w:val="Normal"/>
    <w:uiPriority w:val="99"/>
    <w:unhideWhenUsed/>
    <w:rsid w:val="001406A8"/>
    <w:pPr>
      <w:spacing w:before="100" w:beforeAutospacing="1" w:after="100" w:afterAutospacing="1"/>
    </w:pPr>
    <w:rPr>
      <w:rFonts w:ascii="Times New Roman" w:hAnsi="Times New Roman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6F6553"/>
    <w:rPr>
      <w:rFonts w:ascii="Henderson BCG Serif" w:hAnsi="Henderson BCG Serif"/>
      <w:sz w:val="22"/>
      <w:szCs w:val="24"/>
    </w:rPr>
  </w:style>
  <w:style w:type="paragraph" w:styleId="Index1">
    <w:name w:val="index 1"/>
    <w:basedOn w:val="Normal"/>
    <w:next w:val="Normal"/>
    <w:autoRedefine/>
    <w:unhideWhenUsed/>
    <w:rsid w:val="004A76F6"/>
    <w:pPr>
      <w:ind w:left="220" w:hanging="220"/>
    </w:pPr>
    <w:rPr>
      <w:rFonts w:asciiTheme="minorHAnsi" w:hAnsiTheme="minorHAnsi" w:cstheme="minorHAnsi"/>
      <w:sz w:val="18"/>
      <w:szCs w:val="21"/>
    </w:rPr>
  </w:style>
  <w:style w:type="paragraph" w:styleId="Index2">
    <w:name w:val="index 2"/>
    <w:basedOn w:val="Normal"/>
    <w:next w:val="Normal"/>
    <w:autoRedefine/>
    <w:unhideWhenUsed/>
    <w:rsid w:val="004A76F6"/>
    <w:pPr>
      <w:ind w:left="440" w:hanging="220"/>
    </w:pPr>
    <w:rPr>
      <w:rFonts w:asciiTheme="minorHAnsi" w:hAnsiTheme="minorHAnsi" w:cstheme="minorHAnsi"/>
      <w:sz w:val="18"/>
      <w:szCs w:val="21"/>
    </w:rPr>
  </w:style>
  <w:style w:type="paragraph" w:styleId="Index3">
    <w:name w:val="index 3"/>
    <w:basedOn w:val="Normal"/>
    <w:next w:val="Normal"/>
    <w:autoRedefine/>
    <w:unhideWhenUsed/>
    <w:rsid w:val="004A76F6"/>
    <w:pPr>
      <w:ind w:left="660" w:hanging="220"/>
    </w:pPr>
    <w:rPr>
      <w:rFonts w:asciiTheme="minorHAnsi" w:hAnsiTheme="minorHAnsi" w:cstheme="minorHAnsi"/>
      <w:sz w:val="18"/>
      <w:szCs w:val="21"/>
    </w:rPr>
  </w:style>
  <w:style w:type="paragraph" w:styleId="Index4">
    <w:name w:val="index 4"/>
    <w:basedOn w:val="Normal"/>
    <w:next w:val="Normal"/>
    <w:autoRedefine/>
    <w:unhideWhenUsed/>
    <w:rsid w:val="004A76F6"/>
    <w:pPr>
      <w:ind w:left="880" w:hanging="220"/>
    </w:pPr>
    <w:rPr>
      <w:rFonts w:asciiTheme="minorHAnsi" w:hAnsiTheme="minorHAnsi" w:cstheme="minorHAnsi"/>
      <w:sz w:val="18"/>
      <w:szCs w:val="21"/>
    </w:rPr>
  </w:style>
  <w:style w:type="paragraph" w:styleId="Index5">
    <w:name w:val="index 5"/>
    <w:basedOn w:val="Normal"/>
    <w:next w:val="Normal"/>
    <w:autoRedefine/>
    <w:unhideWhenUsed/>
    <w:rsid w:val="004A76F6"/>
    <w:pPr>
      <w:ind w:left="1100" w:hanging="220"/>
    </w:pPr>
    <w:rPr>
      <w:rFonts w:asciiTheme="minorHAnsi" w:hAnsiTheme="minorHAnsi" w:cstheme="minorHAnsi"/>
      <w:sz w:val="18"/>
      <w:szCs w:val="21"/>
    </w:rPr>
  </w:style>
  <w:style w:type="paragraph" w:styleId="Index6">
    <w:name w:val="index 6"/>
    <w:basedOn w:val="Normal"/>
    <w:next w:val="Normal"/>
    <w:autoRedefine/>
    <w:unhideWhenUsed/>
    <w:rsid w:val="004A76F6"/>
    <w:pPr>
      <w:ind w:left="1320" w:hanging="220"/>
    </w:pPr>
    <w:rPr>
      <w:rFonts w:asciiTheme="minorHAnsi" w:hAnsiTheme="minorHAnsi" w:cstheme="minorHAnsi"/>
      <w:sz w:val="18"/>
      <w:szCs w:val="21"/>
    </w:rPr>
  </w:style>
  <w:style w:type="paragraph" w:styleId="Index7">
    <w:name w:val="index 7"/>
    <w:basedOn w:val="Normal"/>
    <w:next w:val="Normal"/>
    <w:autoRedefine/>
    <w:unhideWhenUsed/>
    <w:rsid w:val="004A76F6"/>
    <w:pPr>
      <w:ind w:left="1540" w:hanging="220"/>
    </w:pPr>
    <w:rPr>
      <w:rFonts w:asciiTheme="minorHAnsi" w:hAnsiTheme="minorHAnsi" w:cstheme="minorHAnsi"/>
      <w:sz w:val="18"/>
      <w:szCs w:val="21"/>
    </w:rPr>
  </w:style>
  <w:style w:type="paragraph" w:styleId="Index8">
    <w:name w:val="index 8"/>
    <w:basedOn w:val="Normal"/>
    <w:next w:val="Normal"/>
    <w:autoRedefine/>
    <w:unhideWhenUsed/>
    <w:rsid w:val="004A76F6"/>
    <w:pPr>
      <w:ind w:left="1760" w:hanging="220"/>
    </w:pPr>
    <w:rPr>
      <w:rFonts w:asciiTheme="minorHAnsi" w:hAnsiTheme="minorHAnsi" w:cstheme="minorHAnsi"/>
      <w:sz w:val="18"/>
      <w:szCs w:val="21"/>
    </w:rPr>
  </w:style>
  <w:style w:type="paragraph" w:styleId="Index9">
    <w:name w:val="index 9"/>
    <w:basedOn w:val="Normal"/>
    <w:next w:val="Normal"/>
    <w:autoRedefine/>
    <w:unhideWhenUsed/>
    <w:rsid w:val="004A76F6"/>
    <w:pPr>
      <w:ind w:left="1980" w:hanging="220"/>
    </w:pPr>
    <w:rPr>
      <w:rFonts w:asciiTheme="minorHAnsi" w:hAnsiTheme="minorHAnsi" w:cstheme="minorHAnsi"/>
      <w:sz w:val="18"/>
      <w:szCs w:val="21"/>
    </w:rPr>
  </w:style>
  <w:style w:type="paragraph" w:styleId="IndexHeading">
    <w:name w:val="index heading"/>
    <w:basedOn w:val="Normal"/>
    <w:next w:val="Index1"/>
    <w:unhideWhenUsed/>
    <w:rsid w:val="004A76F6"/>
    <w:pPr>
      <w:spacing w:before="240" w:after="120"/>
      <w:ind w:left="140"/>
    </w:pPr>
    <w:rPr>
      <w:rFonts w:asciiTheme="majorHAnsi" w:hAnsiTheme="majorHAnsi"/>
      <w:b/>
      <w:bCs/>
      <w:sz w:val="28"/>
      <w:szCs w:val="33"/>
    </w:rPr>
  </w:style>
  <w:style w:type="paragraph" w:styleId="TOCHeading">
    <w:name w:val="TOC Heading"/>
    <w:basedOn w:val="Heading1"/>
    <w:next w:val="Normal"/>
    <w:uiPriority w:val="39"/>
    <w:unhideWhenUsed/>
    <w:qFormat/>
    <w:rsid w:val="004A76F6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/>
      <w:bCs w:val="0"/>
      <w:color w:val="365F91" w:themeColor="accent1" w:themeShade="BF"/>
      <w:kern w:val="0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662D5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62D5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2273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050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30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13927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714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7850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036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9717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6728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848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1409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9821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265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870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3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5489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205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2265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5128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556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7187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295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7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1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93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424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026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950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592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404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863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5380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0076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0443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9285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4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462117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3416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33110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6580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1514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426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341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9394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427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670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309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36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30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335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81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973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72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954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97336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786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9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9151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65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1301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6722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132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759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010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898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20396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1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744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545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7375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76895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983474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ru.qaz.wiki/wiki/National_Stock_Exchange_of_India" TargetMode="External"/><Relationship Id="rId1" Type="http://schemas.openxmlformats.org/officeDocument/2006/relationships/image" Target="media/image2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ru.qaz.wiki/wiki/National_Stock_Exchange_of_India" TargetMode="External"/><Relationship Id="rId1" Type="http://schemas.openxmlformats.org/officeDocument/2006/relationships/image" Target="media/image2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in%20Sneha\AppData\Roaming\BCG%20Word%20Add-in\Formats\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3307E-F974-457A-AA6D-AAA08F93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780</TotalTime>
  <Pages>18</Pages>
  <Words>895</Words>
  <Characters>5107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</vt:lpstr>
    </vt:vector>
  </TitlesOfParts>
  <Company>The Boston Consulting Group</Company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/>
  <dc:creator>Jain, Sneha</dc:creator>
  <cp:keywords/>
  <dc:description>2400</dc:description>
  <cp:lastModifiedBy>Sonal Sharma (MEM-COMPL)</cp:lastModifiedBy>
  <cp:revision>42</cp:revision>
  <cp:lastPrinted>2021-04-28T04:35:00Z</cp:lastPrinted>
  <dcterms:created xsi:type="dcterms:W3CDTF">2021-04-26T07:54:00Z</dcterms:created>
  <dcterms:modified xsi:type="dcterms:W3CDTF">2021-11-11T13:53:00Z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f4479928-bf72-407d-92c0-68909117d533_Enabled">
    <vt:lpwstr>true</vt:lpwstr>
  </property>
  <property fmtid="{D5CDD505-2E9C-101B-9397-08002B2CF9AE}" pid="4" name="MSIP_Label_f4479928-bf72-407d-92c0-68909117d533_SetDate">
    <vt:lpwstr>2021-11-11T13:53:27Z</vt:lpwstr>
  </property>
  <property fmtid="{D5CDD505-2E9C-101B-9397-08002B2CF9AE}" pid="5" name="MSIP_Label_f4479928-bf72-407d-92c0-68909117d533_Method">
    <vt:lpwstr>Standard</vt:lpwstr>
  </property>
  <property fmtid="{D5CDD505-2E9C-101B-9397-08002B2CF9AE}" pid="6" name="MSIP_Label_f4479928-bf72-407d-92c0-68909117d533_Name">
    <vt:lpwstr>f4479928-bf72-407d-92c0-68909117d533</vt:lpwstr>
  </property>
  <property fmtid="{D5CDD505-2E9C-101B-9397-08002B2CF9AE}" pid="7" name="MSIP_Label_f4479928-bf72-407d-92c0-68909117d533_SiteId">
    <vt:lpwstr>fb8ed654-3195-4846-ac37-491dc8a2349e</vt:lpwstr>
  </property>
  <property fmtid="{D5CDD505-2E9C-101B-9397-08002B2CF9AE}" pid="8" name="MSIP_Label_f4479928-bf72-407d-92c0-68909117d533_ActionId">
    <vt:lpwstr>39537806-319c-4a9b-860d-29677eafae1d</vt:lpwstr>
  </property>
  <property fmtid="{D5CDD505-2E9C-101B-9397-08002B2CF9AE}" pid="9" name="MSIP_Label_f4479928-bf72-407d-92c0-68909117d533_ContentBits">
    <vt:lpwstr>2</vt:lpwstr>
  </property>
</Properties>
</file>